
<file path=[Content_Types].xml><?xml version="1.0" encoding="utf-8"?>
<Types xmlns="http://schemas.openxmlformats.org/package/2006/content-types">
  <Override PartName="/word/footnotes.xml" ContentType="application/vnd.openxmlformats-officedocument.wordprocessingml.footnotes+xml"/>
  <Override PartName="/word/diagrams/quickStyle1.xml" ContentType="application/vnd.openxmlformats-officedocument.drawingml.diagramStyle+xml"/>
  <Default Extension="png" ContentType="image/png"/>
  <Override PartName="/customXml/itemProps1.xml" ContentType="application/vnd.openxmlformats-officedocument.customXmlProperties+xml"/>
  <Override PartName="/word/diagrams/data1.xml" ContentType="application/vnd.openxmlformats-officedocument.drawingml.diagramData+xml"/>
  <Override PartName="/word/diagrams/colors1.xml" ContentType="application/vnd.openxmlformats-officedocument.drawingml.diagramColor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diagrams/drawing1.xml" ContentType="application/vnd.ms-office.drawingml.diagramDrawing+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A4D9C" w:rsidRPr="00F8663E" w:rsidRDefault="00BB682F">
      <w:pPr>
        <w:pStyle w:val="Kop1"/>
        <w:rPr>
          <w:lang w:val="nl-NL"/>
        </w:rPr>
      </w:pPr>
      <w:r w:rsidRPr="00F8663E">
        <w:rPr>
          <w:lang w:val="nl-NL"/>
        </w:rPr>
        <w:t>Eindtoets over Karel de Grote</w:t>
      </w:r>
    </w:p>
    <w:tbl>
      <w:tblPr>
        <w:tblW w:w="5000"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left w:w="0" w:type="dxa"/>
          <w:right w:w="0" w:type="dxa"/>
        </w:tblCellMar>
        <w:tblLook w:val="04A0"/>
      </w:tblPr>
      <w:tblGrid>
        <w:gridCol w:w="990"/>
        <w:gridCol w:w="8380"/>
      </w:tblGrid>
      <w:tr w:rsidR="00BB682F" w:rsidRPr="00F8663E" w:rsidTr="00BB682F">
        <w:trPr>
          <w:trHeight w:val="384"/>
        </w:trPr>
        <w:tc>
          <w:tcPr>
            <w:tcW w:w="988" w:type="dxa"/>
            <w:tcBorders>
              <w:bottom w:val="single" w:sz="12" w:space="0" w:color="7F7F7F" w:themeColor="text1" w:themeTint="80"/>
            </w:tcBorders>
          </w:tcPr>
          <w:p w:rsidR="00BB682F" w:rsidRPr="00F8663E" w:rsidRDefault="00BB682F">
            <w:pPr>
              <w:pStyle w:val="Kop2"/>
              <w:rPr>
                <w:sz w:val="22"/>
                <w:szCs w:val="22"/>
                <w:lang w:val="nl-NL"/>
              </w:rPr>
            </w:pPr>
            <w:r w:rsidRPr="00F8663E">
              <w:rPr>
                <w:sz w:val="22"/>
                <w:szCs w:val="22"/>
                <w:lang w:val="nl-NL"/>
              </w:rPr>
              <w:t>Naam</w:t>
            </w:r>
          </w:p>
        </w:tc>
        <w:tc>
          <w:tcPr>
            <w:tcW w:w="8363" w:type="dxa"/>
            <w:tcBorders>
              <w:bottom w:val="single" w:sz="12" w:space="0" w:color="7F7F7F" w:themeColor="text1" w:themeTint="80"/>
            </w:tcBorders>
          </w:tcPr>
          <w:p w:rsidR="00BB682F" w:rsidRPr="00F8663E" w:rsidRDefault="00BB682F">
            <w:pPr>
              <w:rPr>
                <w:lang w:val="nl-NL"/>
              </w:rPr>
            </w:pPr>
          </w:p>
        </w:tc>
      </w:tr>
    </w:tbl>
    <w:p w:rsidR="005A4D9C" w:rsidRPr="00F8663E" w:rsidRDefault="00BB682F">
      <w:pPr>
        <w:pStyle w:val="Instructions"/>
        <w:rPr>
          <w:color w:val="767171" w:themeColor="background2" w:themeShade="80"/>
          <w:lang w:val="nl-NL"/>
        </w:rPr>
      </w:pPr>
      <w:r w:rsidRPr="00F8663E">
        <w:rPr>
          <w:lang w:val="nl-NL"/>
        </w:rPr>
        <w:t>Deze to</w:t>
      </w:r>
      <w:r w:rsidR="00453D6B" w:rsidRPr="00F8663E">
        <w:rPr>
          <w:lang w:val="nl-NL"/>
        </w:rPr>
        <w:t xml:space="preserve">ets bestaat </w:t>
      </w:r>
      <w:r w:rsidR="00453D6B" w:rsidRPr="00F8663E">
        <w:rPr>
          <w:color w:val="767171" w:themeColor="background2" w:themeShade="80"/>
          <w:lang w:val="nl-NL"/>
        </w:rPr>
        <w:t xml:space="preserve">uit </w:t>
      </w:r>
      <w:r w:rsidR="00453D6B" w:rsidRPr="00F8663E">
        <w:rPr>
          <w:lang w:val="nl-NL"/>
        </w:rPr>
        <w:t xml:space="preserve">meerdere vragen. </w:t>
      </w:r>
      <w:r w:rsidR="00453D6B" w:rsidRPr="00F8663E">
        <w:rPr>
          <w:color w:val="FF0000"/>
          <w:lang w:val="nl-NL"/>
        </w:rPr>
        <w:t>LET OP:</w:t>
      </w:r>
      <w:r w:rsidRPr="00F8663E">
        <w:rPr>
          <w:color w:val="FF0000"/>
          <w:lang w:val="nl-NL"/>
        </w:rPr>
        <w:t xml:space="preserve"> sommige vragen zullen bonusvragen zijn, het maakt niet uit als je deze vragen fout beantwoord of als je er geen tijd meer voor hebt maar als je ze wel kan maken kun je er extra punten mee verdienen.</w:t>
      </w:r>
      <w:r w:rsidRPr="00F8663E">
        <w:rPr>
          <w:lang w:val="nl-NL"/>
        </w:rPr>
        <w:t xml:space="preserve"> </w:t>
      </w:r>
      <w:r w:rsidR="00453D6B" w:rsidRPr="00F8663E">
        <w:rPr>
          <w:color w:val="767171" w:themeColor="background2" w:themeShade="80"/>
          <w:lang w:val="nl-NL"/>
        </w:rPr>
        <w:t>Als je de toets af hebt lever je hem in bij de leraar, vergeet niet om je naam op te schrijven.</w:t>
      </w:r>
    </w:p>
    <w:p w:rsidR="005A4D9C" w:rsidRPr="00F8663E" w:rsidRDefault="00BB682F" w:rsidP="001C0755">
      <w:pPr>
        <w:pStyle w:val="Kop3"/>
        <w:rPr>
          <w:lang w:val="nl-NL"/>
        </w:rPr>
      </w:pPr>
      <w:r w:rsidRPr="00F8663E">
        <w:rPr>
          <w:lang w:val="nl-NL"/>
        </w:rPr>
        <w:t>Hoe lang geleden leefde Karel de Grote?</w:t>
      </w:r>
      <w:r w:rsidR="001C0755">
        <w:rPr>
          <w:lang w:val="nl-NL"/>
        </w:rPr>
        <w:tab/>
        <w:t xml:space="preserve">       </w:t>
      </w:r>
      <w:r w:rsidR="001C0755">
        <w:rPr>
          <w:lang w:val="nl-NL"/>
        </w:rPr>
        <w:tab/>
      </w:r>
      <w:r w:rsidR="001C0755">
        <w:rPr>
          <w:lang w:val="nl-NL"/>
        </w:rPr>
        <w:tab/>
      </w:r>
      <w:r w:rsidR="001C0755">
        <w:rPr>
          <w:lang w:val="nl-NL"/>
        </w:rPr>
        <w:tab/>
      </w:r>
      <w:r w:rsidR="001C0755">
        <w:rPr>
          <w:lang w:val="nl-NL"/>
        </w:rPr>
        <w:tab/>
      </w:r>
      <w:r w:rsidR="001C0755">
        <w:rPr>
          <w:color w:val="FF0000"/>
          <w:lang w:val="nl-NL"/>
        </w:rPr>
        <w:t>1 Punt</w:t>
      </w:r>
    </w:p>
    <w:p w:rsidR="00BB682F" w:rsidRPr="00F8663E" w:rsidRDefault="00BB682F" w:rsidP="00BB682F">
      <w:pPr>
        <w:rPr>
          <w:lang w:val="nl-NL"/>
        </w:rPr>
      </w:pPr>
      <w:r w:rsidRPr="00F8663E">
        <w:rPr>
          <w:lang w:val="nl-NL"/>
        </w:rPr>
        <w:t>Kruis het juiste antwoord aan</w:t>
      </w:r>
      <w:r w:rsidRPr="00F8663E">
        <w:rPr>
          <w:lang w:val="nl-NL"/>
        </w:rPr>
        <w:br/>
        <w:t>O ± 800 jaar geleden</w:t>
      </w:r>
      <w:r w:rsidRPr="00F8663E">
        <w:rPr>
          <w:lang w:val="nl-NL"/>
        </w:rPr>
        <w:tab/>
      </w:r>
      <w:r w:rsidRPr="00F8663E">
        <w:rPr>
          <w:lang w:val="nl-NL"/>
        </w:rPr>
        <w:tab/>
      </w:r>
      <w:r w:rsidR="006866B8" w:rsidRPr="006866B8">
        <w:rPr>
          <w:b/>
          <w:highlight w:val="green"/>
          <w:lang w:val="nl-NL"/>
        </w:rPr>
        <w:t>X</w:t>
      </w:r>
      <w:r w:rsidRPr="00F8663E">
        <w:rPr>
          <w:lang w:val="nl-NL"/>
        </w:rPr>
        <w:t xml:space="preserve"> ± 1200 jaar geleden</w:t>
      </w:r>
    </w:p>
    <w:p w:rsidR="005A4D9C" w:rsidRPr="00F8663E" w:rsidRDefault="00BB682F" w:rsidP="00BB682F">
      <w:pPr>
        <w:rPr>
          <w:lang w:val="nl-NL"/>
        </w:rPr>
      </w:pPr>
      <w:r w:rsidRPr="00F8663E">
        <w:rPr>
          <w:lang w:val="nl-NL"/>
        </w:rPr>
        <w:t>O ± 1000 jaar geleden</w:t>
      </w:r>
      <w:r w:rsidRPr="00F8663E">
        <w:rPr>
          <w:lang w:val="nl-NL"/>
        </w:rPr>
        <w:tab/>
      </w:r>
      <w:r w:rsidRPr="00F8663E">
        <w:rPr>
          <w:lang w:val="nl-NL"/>
        </w:rPr>
        <w:tab/>
        <w:t>O ± 1600 jaar geleden</w:t>
      </w:r>
    </w:p>
    <w:p w:rsidR="005A4D9C" w:rsidRPr="00F8663E" w:rsidRDefault="00BB682F">
      <w:pPr>
        <w:pStyle w:val="Kop3"/>
        <w:rPr>
          <w:lang w:val="nl-NL"/>
        </w:rPr>
      </w:pPr>
      <w:r w:rsidRPr="00F8663E">
        <w:rPr>
          <w:lang w:val="nl-NL"/>
        </w:rPr>
        <w:t xml:space="preserve">Van wie kreeg koning Karel </w:t>
      </w:r>
      <w:r w:rsidR="00CE175E" w:rsidRPr="00F8663E">
        <w:rPr>
          <w:lang w:val="nl-NL"/>
        </w:rPr>
        <w:t>de Grote de titel ‘Keizer?’</w:t>
      </w:r>
      <w:r w:rsidR="001C0755">
        <w:rPr>
          <w:lang w:val="nl-NL"/>
        </w:rPr>
        <w:tab/>
      </w:r>
      <w:r w:rsidR="001C0755">
        <w:rPr>
          <w:lang w:val="nl-NL"/>
        </w:rPr>
        <w:tab/>
      </w:r>
      <w:r w:rsidR="001C0755">
        <w:rPr>
          <w:lang w:val="nl-NL"/>
        </w:rPr>
        <w:tab/>
      </w:r>
      <w:r w:rsidR="001C0755">
        <w:rPr>
          <w:color w:val="FF0000"/>
          <w:lang w:val="nl-NL"/>
        </w:rPr>
        <w:t>1 Punt</w:t>
      </w:r>
    </w:p>
    <w:p w:rsidR="00CE175E" w:rsidRPr="00F8663E" w:rsidRDefault="00CE175E" w:rsidP="00CE175E">
      <w:pPr>
        <w:rPr>
          <w:lang w:val="nl-NL"/>
        </w:rPr>
      </w:pPr>
      <w:r w:rsidRPr="00F8663E">
        <w:rPr>
          <w:lang w:val="nl-NL"/>
        </w:rPr>
        <w:t>Kruis het juiste antwoord aan</w:t>
      </w:r>
      <w:r w:rsidRPr="00F8663E">
        <w:rPr>
          <w:lang w:val="nl-NL"/>
        </w:rPr>
        <w:br/>
        <w:t>O Van Caesar.</w:t>
      </w:r>
      <w:r w:rsidRPr="00F8663E">
        <w:rPr>
          <w:lang w:val="nl-NL"/>
        </w:rPr>
        <w:tab/>
      </w:r>
      <w:r w:rsidRPr="00F8663E">
        <w:rPr>
          <w:lang w:val="nl-NL"/>
        </w:rPr>
        <w:tab/>
      </w:r>
      <w:r w:rsidR="006866B8" w:rsidRPr="006866B8">
        <w:rPr>
          <w:b/>
          <w:highlight w:val="green"/>
          <w:lang w:val="nl-NL"/>
        </w:rPr>
        <w:t>X</w:t>
      </w:r>
      <w:r w:rsidRPr="00F8663E">
        <w:rPr>
          <w:lang w:val="nl-NL"/>
        </w:rPr>
        <w:t xml:space="preserve"> Van de Paus</w:t>
      </w:r>
    </w:p>
    <w:p w:rsidR="00CE175E" w:rsidRPr="00F8663E" w:rsidRDefault="00CE175E" w:rsidP="00CE175E">
      <w:pPr>
        <w:rPr>
          <w:lang w:val="nl-NL"/>
        </w:rPr>
      </w:pPr>
      <w:r w:rsidRPr="00F8663E">
        <w:rPr>
          <w:lang w:val="nl-NL"/>
        </w:rPr>
        <w:t>O Van Willibrord</w:t>
      </w:r>
      <w:r w:rsidRPr="00F8663E">
        <w:rPr>
          <w:lang w:val="nl-NL"/>
        </w:rPr>
        <w:tab/>
      </w:r>
      <w:r w:rsidRPr="00F8663E">
        <w:rPr>
          <w:lang w:val="nl-NL"/>
        </w:rPr>
        <w:tab/>
        <w:t>O Van Bonifatius</w:t>
      </w:r>
    </w:p>
    <w:p w:rsidR="00453D6B" w:rsidRPr="00F8663E" w:rsidRDefault="00F8663E" w:rsidP="00453D6B">
      <w:pPr>
        <w:pStyle w:val="Kop3"/>
        <w:rPr>
          <w:lang w:val="nl-NL"/>
        </w:rPr>
      </w:pPr>
      <w:r w:rsidRPr="00F8663E">
        <w:rPr>
          <w:lang w:val="nl-NL"/>
        </w:rPr>
        <w:t>Waarom had Karel de Grote een bijzondere handtekening?</w:t>
      </w:r>
      <w:r w:rsidR="001C0755">
        <w:rPr>
          <w:lang w:val="nl-NL"/>
        </w:rPr>
        <w:tab/>
      </w:r>
      <w:r w:rsidR="001C0755">
        <w:rPr>
          <w:lang w:val="nl-NL"/>
        </w:rPr>
        <w:tab/>
      </w:r>
      <w:r w:rsidR="001C0755">
        <w:rPr>
          <w:color w:val="FF0000"/>
          <w:lang w:val="nl-NL"/>
        </w:rPr>
        <w:t>1 Punt</w:t>
      </w:r>
    </w:p>
    <w:p w:rsidR="00453D6B" w:rsidRPr="00D30B7C" w:rsidRDefault="001C0755" w:rsidP="00453D6B">
      <w:pPr>
        <w:rPr>
          <w:color w:val="FF0000"/>
          <w:lang w:val="nl-NL"/>
        </w:rPr>
      </w:pPr>
      <w:r w:rsidRPr="00D30B7C">
        <w:rPr>
          <w:color w:val="FF0000"/>
          <w:lang w:val="nl-NL"/>
        </w:rPr>
        <w:t>Hij was analfabeet. / H</w:t>
      </w:r>
      <w:r w:rsidR="006866B8" w:rsidRPr="00D30B7C">
        <w:rPr>
          <w:color w:val="FF0000"/>
          <w:lang w:val="nl-NL"/>
        </w:rPr>
        <w:t>ij kon niet schrijven.</w:t>
      </w:r>
    </w:p>
    <w:p w:rsidR="001C0755" w:rsidRDefault="00F8663E" w:rsidP="001C0755">
      <w:pPr>
        <w:pStyle w:val="Kop3"/>
        <w:rPr>
          <w:lang w:val="nl-NL"/>
        </w:rPr>
      </w:pPr>
      <w:r w:rsidRPr="00F8663E">
        <w:rPr>
          <w:lang w:val="nl-NL"/>
        </w:rPr>
        <w:t>Waarom heette Karel de Grote nou eigenlijk ‘Karel de Grote’?</w:t>
      </w:r>
      <w:r w:rsidR="001C0755">
        <w:rPr>
          <w:lang w:val="nl-NL"/>
        </w:rPr>
        <w:tab/>
      </w:r>
    </w:p>
    <w:p w:rsidR="001C0755" w:rsidRPr="001C0755" w:rsidRDefault="001C0755" w:rsidP="001C0755">
      <w:pPr>
        <w:ind w:left="6480"/>
        <w:rPr>
          <w:rFonts w:asciiTheme="majorHAnsi" w:hAnsiTheme="majorHAnsi"/>
          <w:color w:val="FF0000"/>
          <w:lang w:val="nl-NL"/>
        </w:rPr>
      </w:pPr>
      <w:r w:rsidRPr="001C0755">
        <w:rPr>
          <w:rFonts w:asciiTheme="majorHAnsi" w:hAnsiTheme="majorHAnsi"/>
          <w:color w:val="FF0000"/>
          <w:lang w:val="nl-NL"/>
        </w:rPr>
        <w:t>Alles goed:</w:t>
      </w:r>
      <w:r w:rsidRPr="001C0755">
        <w:rPr>
          <w:rFonts w:asciiTheme="majorHAnsi" w:hAnsiTheme="majorHAnsi"/>
          <w:color w:val="FF0000"/>
          <w:lang w:val="nl-NL"/>
        </w:rPr>
        <w:tab/>
        <w:t>2 Punten</w:t>
      </w:r>
    </w:p>
    <w:p w:rsidR="001C0755" w:rsidRPr="001C0755" w:rsidRDefault="001C0755" w:rsidP="001C0755">
      <w:pPr>
        <w:ind w:left="6480"/>
        <w:rPr>
          <w:rFonts w:asciiTheme="majorHAnsi" w:hAnsiTheme="majorHAnsi"/>
          <w:color w:val="FF0000"/>
          <w:lang w:val="nl-NL"/>
        </w:rPr>
      </w:pPr>
      <w:r w:rsidRPr="001C0755">
        <w:rPr>
          <w:rFonts w:asciiTheme="majorHAnsi" w:hAnsiTheme="majorHAnsi"/>
          <w:color w:val="FF0000"/>
          <w:lang w:val="nl-NL"/>
        </w:rPr>
        <w:t>2 goed:</w:t>
      </w:r>
      <w:r w:rsidRPr="001C0755">
        <w:rPr>
          <w:rFonts w:asciiTheme="majorHAnsi" w:hAnsiTheme="majorHAnsi"/>
          <w:color w:val="FF0000"/>
          <w:lang w:val="nl-NL"/>
        </w:rPr>
        <w:tab/>
        <w:t>1 Punt</w:t>
      </w:r>
    </w:p>
    <w:p w:rsidR="001C0755" w:rsidRPr="001C0755" w:rsidRDefault="001C0755" w:rsidP="001C0755">
      <w:pPr>
        <w:ind w:left="6480"/>
        <w:rPr>
          <w:rFonts w:asciiTheme="majorHAnsi" w:hAnsiTheme="majorHAnsi"/>
          <w:color w:val="FF0000"/>
          <w:lang w:val="nl-NL"/>
        </w:rPr>
      </w:pPr>
      <w:r w:rsidRPr="001C0755">
        <w:rPr>
          <w:rFonts w:asciiTheme="majorHAnsi" w:hAnsiTheme="majorHAnsi"/>
          <w:color w:val="FF0000"/>
          <w:lang w:val="nl-NL"/>
        </w:rPr>
        <w:t>1 of 0 goed:</w:t>
      </w:r>
      <w:r w:rsidRPr="001C0755">
        <w:rPr>
          <w:rFonts w:asciiTheme="majorHAnsi" w:hAnsiTheme="majorHAnsi"/>
          <w:color w:val="FF0000"/>
          <w:lang w:val="nl-NL"/>
        </w:rPr>
        <w:tab/>
        <w:t>0 Punten</w:t>
      </w:r>
    </w:p>
    <w:p w:rsidR="00F8663E" w:rsidRPr="00F8663E" w:rsidRDefault="00F8663E" w:rsidP="00F8663E">
      <w:pPr>
        <w:rPr>
          <w:lang w:val="nl-NL"/>
        </w:rPr>
      </w:pPr>
      <w:r w:rsidRPr="00F8663E">
        <w:rPr>
          <w:lang w:val="nl-NL"/>
        </w:rPr>
        <w:t xml:space="preserve">Kruis de juiste antwoorden aan. </w:t>
      </w:r>
      <w:r w:rsidRPr="00F8663E">
        <w:rPr>
          <w:color w:val="FF0000"/>
          <w:lang w:val="nl-NL"/>
        </w:rPr>
        <w:t>Let op! Er kunnen meerdere antwoorden goed zijn.</w:t>
      </w:r>
      <w:r w:rsidRPr="00F8663E">
        <w:rPr>
          <w:lang w:val="nl-NL"/>
        </w:rPr>
        <w:br/>
      </w:r>
      <w:r w:rsidR="001C0755" w:rsidRPr="001C0755">
        <w:rPr>
          <w:highlight w:val="green"/>
          <w:lang w:val="nl-NL"/>
        </w:rPr>
        <w:t>X</w:t>
      </w:r>
      <w:r w:rsidRPr="00F8663E">
        <w:rPr>
          <w:lang w:val="nl-NL"/>
        </w:rPr>
        <w:t xml:space="preserve"> Hij had veel succes en was dus een ‘Groot’ man.</w:t>
      </w:r>
      <w:r w:rsidRPr="00F8663E">
        <w:rPr>
          <w:lang w:val="nl-NL"/>
        </w:rPr>
        <w:tab/>
      </w:r>
      <w:r w:rsidRPr="00F8663E">
        <w:rPr>
          <w:lang w:val="nl-NL"/>
        </w:rPr>
        <w:tab/>
      </w:r>
    </w:p>
    <w:p w:rsidR="00F8663E" w:rsidRPr="00F8663E" w:rsidRDefault="00F8663E" w:rsidP="00F8663E">
      <w:pPr>
        <w:rPr>
          <w:lang w:val="nl-NL"/>
        </w:rPr>
      </w:pPr>
      <w:r w:rsidRPr="00F8663E">
        <w:rPr>
          <w:lang w:val="nl-NL"/>
        </w:rPr>
        <w:t xml:space="preserve">O </w:t>
      </w:r>
      <w:r>
        <w:rPr>
          <w:lang w:val="nl-NL"/>
        </w:rPr>
        <w:t>Hij kreeg deze naam van de paus nadat de paus hem gekroond had.</w:t>
      </w:r>
    </w:p>
    <w:p w:rsidR="00F8663E" w:rsidRPr="00F8663E" w:rsidRDefault="001C0755" w:rsidP="00F8663E">
      <w:pPr>
        <w:rPr>
          <w:lang w:val="nl-NL"/>
        </w:rPr>
      </w:pPr>
      <w:r w:rsidRPr="001C0755">
        <w:rPr>
          <w:highlight w:val="green"/>
          <w:lang w:val="nl-NL"/>
        </w:rPr>
        <w:t>X</w:t>
      </w:r>
      <w:r w:rsidR="00F8663E" w:rsidRPr="00F8663E">
        <w:rPr>
          <w:lang w:val="nl-NL"/>
        </w:rPr>
        <w:t xml:space="preserve"> Hij was vernoemd naar zijn opa, Karel Martel.</w:t>
      </w:r>
      <w:r w:rsidR="00F8663E" w:rsidRPr="00F8663E">
        <w:rPr>
          <w:lang w:val="nl-NL"/>
        </w:rPr>
        <w:tab/>
      </w:r>
      <w:r w:rsidR="00F8663E" w:rsidRPr="00F8663E">
        <w:rPr>
          <w:lang w:val="nl-NL"/>
        </w:rPr>
        <w:tab/>
      </w:r>
    </w:p>
    <w:p w:rsidR="00F8663E" w:rsidRPr="00F8663E" w:rsidRDefault="001C0755" w:rsidP="00F8663E">
      <w:pPr>
        <w:rPr>
          <w:lang w:val="nl-NL"/>
        </w:rPr>
      </w:pPr>
      <w:r w:rsidRPr="001C0755">
        <w:rPr>
          <w:highlight w:val="green"/>
          <w:lang w:val="nl-NL"/>
        </w:rPr>
        <w:t>X</w:t>
      </w:r>
      <w:r w:rsidR="00F8663E" w:rsidRPr="00F8663E">
        <w:rPr>
          <w:lang w:val="nl-NL"/>
        </w:rPr>
        <w:t xml:space="preserve"> Hij was voor mensen in zijn tijd erg groot. </w:t>
      </w:r>
    </w:p>
    <w:p w:rsidR="00453D6B" w:rsidRDefault="00453D6B" w:rsidP="00453D6B">
      <w:pPr>
        <w:rPr>
          <w:lang w:val="nl-NL"/>
        </w:rPr>
      </w:pPr>
    </w:p>
    <w:p w:rsidR="00453D6B" w:rsidRDefault="00F8663E" w:rsidP="00453D6B">
      <w:pPr>
        <w:pStyle w:val="Kop3"/>
        <w:rPr>
          <w:lang w:val="nl-NL"/>
        </w:rPr>
      </w:pPr>
      <w:r>
        <w:rPr>
          <w:lang w:val="nl-NL"/>
        </w:rPr>
        <w:lastRenderedPageBreak/>
        <w:t xml:space="preserve">Wat gebeurde er in </w:t>
      </w:r>
      <w:r w:rsidR="006C748D">
        <w:rPr>
          <w:lang w:val="nl-NL"/>
        </w:rPr>
        <w:t>Karels</w:t>
      </w:r>
      <w:r>
        <w:rPr>
          <w:lang w:val="nl-NL"/>
        </w:rPr>
        <w:t xml:space="preserve"> leven?</w:t>
      </w:r>
      <w:r w:rsidR="001C0755">
        <w:rPr>
          <w:lang w:val="nl-NL"/>
        </w:rPr>
        <w:tab/>
      </w:r>
      <w:r w:rsidR="001C0755">
        <w:rPr>
          <w:lang w:val="nl-NL"/>
        </w:rPr>
        <w:tab/>
      </w:r>
    </w:p>
    <w:p w:rsidR="001C0755" w:rsidRDefault="001C0755" w:rsidP="001C0755">
      <w:pPr>
        <w:ind w:left="6480"/>
        <w:rPr>
          <w:rFonts w:asciiTheme="majorHAnsi" w:hAnsiTheme="majorHAnsi"/>
          <w:color w:val="FF0000"/>
          <w:lang w:val="nl-NL"/>
        </w:rPr>
      </w:pPr>
      <w:r w:rsidRPr="001C0755">
        <w:rPr>
          <w:rFonts w:asciiTheme="majorHAnsi" w:hAnsiTheme="majorHAnsi"/>
          <w:color w:val="FF0000"/>
          <w:lang w:val="nl-NL"/>
        </w:rPr>
        <w:t xml:space="preserve">Alles goed: </w:t>
      </w:r>
      <w:r w:rsidRPr="001C0755">
        <w:rPr>
          <w:rFonts w:asciiTheme="majorHAnsi" w:hAnsiTheme="majorHAnsi"/>
          <w:color w:val="FF0000"/>
          <w:lang w:val="nl-NL"/>
        </w:rPr>
        <w:tab/>
        <w:t>3 punten</w:t>
      </w:r>
    </w:p>
    <w:p w:rsidR="001C0755" w:rsidRDefault="001C0755" w:rsidP="001C0755">
      <w:pPr>
        <w:ind w:left="6480"/>
        <w:rPr>
          <w:rFonts w:asciiTheme="majorHAnsi" w:hAnsiTheme="majorHAnsi"/>
          <w:color w:val="FF0000"/>
          <w:lang w:val="nl-NL"/>
        </w:rPr>
      </w:pPr>
      <w:r>
        <w:rPr>
          <w:rFonts w:asciiTheme="majorHAnsi" w:hAnsiTheme="majorHAnsi"/>
          <w:color w:val="FF0000"/>
          <w:lang w:val="nl-NL"/>
        </w:rPr>
        <w:t>3 of 4 goed:</w:t>
      </w:r>
      <w:r>
        <w:rPr>
          <w:rFonts w:asciiTheme="majorHAnsi" w:hAnsiTheme="majorHAnsi"/>
          <w:color w:val="FF0000"/>
          <w:lang w:val="nl-NL"/>
        </w:rPr>
        <w:tab/>
        <w:t>2 Punten</w:t>
      </w:r>
    </w:p>
    <w:p w:rsidR="001C0755" w:rsidRDefault="001C0755" w:rsidP="001C0755">
      <w:pPr>
        <w:ind w:left="6480"/>
        <w:rPr>
          <w:rFonts w:asciiTheme="majorHAnsi" w:hAnsiTheme="majorHAnsi"/>
          <w:color w:val="FF0000"/>
          <w:lang w:val="nl-NL"/>
        </w:rPr>
      </w:pPr>
      <w:r>
        <w:rPr>
          <w:rFonts w:asciiTheme="majorHAnsi" w:hAnsiTheme="majorHAnsi"/>
          <w:color w:val="FF0000"/>
          <w:lang w:val="nl-NL"/>
        </w:rPr>
        <w:t>1 of 2 goed:</w:t>
      </w:r>
      <w:r>
        <w:rPr>
          <w:rFonts w:asciiTheme="majorHAnsi" w:hAnsiTheme="majorHAnsi"/>
          <w:color w:val="FF0000"/>
          <w:lang w:val="nl-NL"/>
        </w:rPr>
        <w:tab/>
        <w:t>1 Punt</w:t>
      </w:r>
    </w:p>
    <w:p w:rsidR="001C0755" w:rsidRPr="001C0755" w:rsidRDefault="001C0755" w:rsidP="001C0755">
      <w:pPr>
        <w:ind w:left="6480"/>
        <w:rPr>
          <w:rFonts w:asciiTheme="majorHAnsi" w:hAnsiTheme="majorHAnsi"/>
          <w:color w:val="FF0000"/>
          <w:lang w:val="nl-NL"/>
        </w:rPr>
      </w:pPr>
      <w:r>
        <w:rPr>
          <w:rFonts w:asciiTheme="majorHAnsi" w:hAnsiTheme="majorHAnsi"/>
          <w:color w:val="FF0000"/>
          <w:lang w:val="nl-NL"/>
        </w:rPr>
        <w:t xml:space="preserve">0 goed: </w:t>
      </w:r>
      <w:r>
        <w:rPr>
          <w:rFonts w:asciiTheme="majorHAnsi" w:hAnsiTheme="majorHAnsi"/>
          <w:color w:val="FF0000"/>
          <w:lang w:val="nl-NL"/>
        </w:rPr>
        <w:tab/>
        <w:t>0 Punten</w:t>
      </w:r>
    </w:p>
    <w:p w:rsidR="00453D6B" w:rsidRDefault="00A67344" w:rsidP="00453D6B">
      <w:pPr>
        <w:rPr>
          <w:lang w:val="nl-NL"/>
        </w:rPr>
      </w:pPr>
      <w:r>
        <w:rPr>
          <w:noProof/>
          <w:lang w:val="nl-NL" w:eastAsia="nl-NL"/>
        </w:rPr>
        <w:pict>
          <v:shapetype id="_x0000_t202" coordsize="21600,21600" o:spt="202" path="m,l,21600r21600,l21600,xe">
            <v:stroke joinstyle="miter"/>
            <v:path gradientshapeok="t" o:connecttype="rect"/>
          </v:shapetype>
          <v:shape id="Text Box 2" o:spid="_x0000_s1026" type="#_x0000_t202" style="position:absolute;left:0;text-align:left;margin-left:335.4pt;margin-top:126.4pt;width:33.6pt;height:33.6pt;z-index:251665408;visibility:visible;mso-wrap-distance-top:3.6pt;mso-wrap-distance-bottom:3.6p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" fillcolor="#92d050">
            <v:textbox>
              <w:txbxContent>
                <w:p w:rsidR="001C0755" w:rsidRDefault="001C0755" w:rsidP="001C0755">
                  <w:r>
                    <w:t>C</w:t>
                  </w:r>
                </w:p>
              </w:txbxContent>
            </v:textbox>
          </v:shape>
        </w:pict>
      </w:r>
      <w:r>
        <w:rPr>
          <w:noProof/>
          <w:lang w:val="nl-NL" w:eastAsia="nl-NL"/>
        </w:rPr>
        <w:pict>
          <v:shape id="_x0000_s1027" type="#_x0000_t202" style="position:absolute;left:0;text-align:left;margin-left:258pt;margin-top:128.8pt;width:33.6pt;height:33.6pt;z-index:251667456;visibility:visible;mso-wrap-distance-top:3.6pt;mso-wrap-distance-bottom:3.6p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" fillcolor="#92d050">
            <v:textbox>
              <w:txbxContent>
                <w:p w:rsidR="001C0755" w:rsidRPr="001C0755" w:rsidRDefault="001C0755" w:rsidP="001C0755">
                  <w:pPr>
                    <w:rPr>
                      <w:lang w:val="nl-NL"/>
                    </w:rPr>
                  </w:pPr>
                  <w:r>
                    <w:rPr>
                      <w:lang w:val="nl-NL"/>
                    </w:rPr>
                    <w:t>D</w:t>
                  </w:r>
                </w:p>
              </w:txbxContent>
            </v:textbox>
          </v:shape>
        </w:pict>
      </w:r>
      <w:r>
        <w:rPr>
          <w:noProof/>
          <w:lang w:val="nl-NL" w:eastAsia="nl-NL"/>
        </w:rPr>
        <w:pict>
          <v:shape id="_x0000_s1028" type="#_x0000_t202" style="position:absolute;left:0;text-align:left;margin-left:104.4pt;margin-top:128.2pt;width:33.6pt;height:33.6pt;z-index:251661312;visibility:visible;mso-wrap-distance-top:3.6pt;mso-wrap-distance-bottom:3.6p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" fillcolor="#92d050">
            <v:textbox>
              <w:txbxContent>
                <w:p w:rsidR="001C0755" w:rsidRPr="001C0755" w:rsidRDefault="001C0755" w:rsidP="001C0755">
                  <w:pPr>
                    <w:rPr>
                      <w:lang w:val="nl-NL"/>
                    </w:rPr>
                  </w:pPr>
                  <w:r>
                    <w:rPr>
                      <w:lang w:val="nl-NL"/>
                    </w:rPr>
                    <w:t>B</w:t>
                  </w:r>
                </w:p>
              </w:txbxContent>
            </v:textbox>
          </v:shape>
        </w:pict>
      </w:r>
      <w:r>
        <w:rPr>
          <w:noProof/>
          <w:lang w:val="nl-NL" w:eastAsia="nl-NL"/>
        </w:rPr>
        <w:pict>
          <v:shape id="_x0000_s1029" type="#_x0000_t202" style="position:absolute;left:0;text-align:left;margin-left:24pt;margin-top:126.4pt;width:33.6pt;height:33.6pt;z-index:251659264;visibility:visible;mso-wrap-distance-top:3.6pt;mso-wrap-distance-bottom:3.6p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" fillcolor="#92d050">
            <v:textbox>
              <w:txbxContent>
                <w:p w:rsidR="001C0755" w:rsidRDefault="001C0755">
                  <w:r>
                    <w:t>E</w:t>
                  </w:r>
                </w:p>
              </w:txbxContent>
            </v:textbox>
          </v:shape>
        </w:pict>
      </w:r>
      <w:r>
        <w:rPr>
          <w:noProof/>
          <w:lang w:val="nl-NL" w:eastAsia="nl-NL"/>
        </w:rPr>
        <w:pict>
          <v:shape id="_x0000_s1030" type="#_x0000_t202" style="position:absolute;left:0;text-align:left;margin-left:178.8pt;margin-top:128.2pt;width:33.6pt;height:33.6pt;z-index:251663360;visibility:visible;mso-wrap-distance-top:3.6pt;mso-wrap-distance-bottom:3.6p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" fillcolor="#92d050">
            <v:textbox>
              <w:txbxContent>
                <w:p w:rsidR="001C0755" w:rsidRDefault="001C0755" w:rsidP="001C0755">
                  <w:r>
                    <w:t>A</w:t>
                  </w:r>
                </w:p>
              </w:txbxContent>
            </v:textbox>
          </v:shape>
        </w:pict>
      </w:r>
      <w:r w:rsidR="00F8663E">
        <w:rPr>
          <w:lang w:val="nl-NL"/>
        </w:rPr>
        <w:t xml:space="preserve">Zet de </w:t>
      </w:r>
      <w:r w:rsidR="006C748D">
        <w:rPr>
          <w:lang w:val="nl-NL"/>
        </w:rPr>
        <w:t>letters</w:t>
      </w:r>
      <w:r w:rsidR="00F8663E">
        <w:rPr>
          <w:lang w:val="nl-NL"/>
        </w:rPr>
        <w:t xml:space="preserve"> </w:t>
      </w:r>
      <w:r w:rsidR="006C748D">
        <w:rPr>
          <w:lang w:val="nl-NL"/>
        </w:rPr>
        <w:t xml:space="preserve">in de bolletjes </w:t>
      </w:r>
      <w:r w:rsidR="00F8663E">
        <w:rPr>
          <w:lang w:val="nl-NL"/>
        </w:rPr>
        <w:t>bij de juiste</w:t>
      </w:r>
      <w:r w:rsidR="006C748D">
        <w:rPr>
          <w:lang w:val="nl-NL"/>
        </w:rPr>
        <w:t xml:space="preserve"> jaartallen</w:t>
      </w:r>
      <w:r w:rsidR="00F8663E">
        <w:rPr>
          <w:lang w:val="nl-NL"/>
        </w:rPr>
        <w:t xml:space="preserve"> op de tijdlijn.</w:t>
      </w:r>
      <w:r w:rsidR="00F8663E">
        <w:rPr>
          <w:lang w:val="nl-NL"/>
        </w:rPr>
        <w:br/>
      </w:r>
      <w:r w:rsidR="00F8663E">
        <w:rPr>
          <w:noProof/>
          <w:lang w:val="nl-NL" w:eastAsia="nl-NL"/>
        </w:rPr>
        <w:drawing>
          <wp:inline distT="0" distB="0" distL="0" distR="0">
            <wp:extent cx="5486400" cy="3200400"/>
            <wp:effectExtent l="19050" t="0" r="0" b="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 r:lo="rId9" r:qs="rId10" r:cs="rId11"/>
              </a:graphicData>
            </a:graphic>
          </wp:inline>
        </w:drawing>
      </w:r>
    </w:p>
    <w:p w:rsidR="006C748D" w:rsidRDefault="006C748D" w:rsidP="006C748D">
      <w:pPr>
        <w:pStyle w:val="Lijstalinea"/>
        <w:numPr>
          <w:ilvl w:val="0"/>
          <w:numId w:val="3"/>
        </w:numPr>
        <w:rPr>
          <w:lang w:val="nl-NL"/>
        </w:rPr>
      </w:pPr>
      <w:r>
        <w:rPr>
          <w:lang w:val="nl-NL"/>
        </w:rPr>
        <w:t>Karels broer sterft en hij wordt koning van het gehele Frankische rijk.</w:t>
      </w:r>
    </w:p>
    <w:p w:rsidR="006C748D" w:rsidRDefault="006C748D" w:rsidP="006C748D">
      <w:pPr>
        <w:pStyle w:val="Lijstalinea"/>
        <w:numPr>
          <w:ilvl w:val="0"/>
          <w:numId w:val="3"/>
        </w:numPr>
        <w:rPr>
          <w:lang w:val="nl-NL"/>
        </w:rPr>
      </w:pPr>
      <w:r>
        <w:rPr>
          <w:lang w:val="nl-NL"/>
        </w:rPr>
        <w:t>Karel wordt tot koning van de Franken gekroond.</w:t>
      </w:r>
    </w:p>
    <w:p w:rsidR="006C748D" w:rsidRDefault="006C748D" w:rsidP="006C748D">
      <w:pPr>
        <w:pStyle w:val="Lijstalinea"/>
        <w:numPr>
          <w:ilvl w:val="0"/>
          <w:numId w:val="3"/>
        </w:numPr>
        <w:rPr>
          <w:lang w:val="nl-NL"/>
        </w:rPr>
      </w:pPr>
      <w:r>
        <w:rPr>
          <w:lang w:val="nl-NL"/>
        </w:rPr>
        <w:t>Karel sterft.</w:t>
      </w:r>
    </w:p>
    <w:p w:rsidR="006C748D" w:rsidRDefault="006C748D" w:rsidP="006C748D">
      <w:pPr>
        <w:pStyle w:val="Lijstalinea"/>
        <w:numPr>
          <w:ilvl w:val="0"/>
          <w:numId w:val="3"/>
        </w:numPr>
        <w:rPr>
          <w:lang w:val="nl-NL"/>
        </w:rPr>
      </w:pPr>
      <w:r>
        <w:rPr>
          <w:lang w:val="nl-NL"/>
        </w:rPr>
        <w:t>Karel wordt gekroond tot keizer door de paus.</w:t>
      </w:r>
    </w:p>
    <w:p w:rsidR="006C748D" w:rsidRPr="006C748D" w:rsidRDefault="006C748D" w:rsidP="006C748D">
      <w:pPr>
        <w:pStyle w:val="Lijstalinea"/>
        <w:numPr>
          <w:ilvl w:val="0"/>
          <w:numId w:val="3"/>
        </w:numPr>
        <w:rPr>
          <w:lang w:val="nl-NL"/>
        </w:rPr>
      </w:pPr>
      <w:r>
        <w:rPr>
          <w:lang w:val="nl-NL"/>
        </w:rPr>
        <w:t>Karel wordt geboren.</w:t>
      </w:r>
    </w:p>
    <w:p w:rsidR="00453D6B" w:rsidRDefault="006C748D" w:rsidP="006C748D">
      <w:pPr>
        <w:pStyle w:val="Kop3"/>
        <w:rPr>
          <w:lang w:val="nl-NL"/>
        </w:rPr>
      </w:pPr>
      <w:r>
        <w:rPr>
          <w:lang w:val="nl-NL"/>
        </w:rPr>
        <w:t xml:space="preserve">Karels rijk was erg groot en daarom was </w:t>
      </w:r>
      <w:r w:rsidRPr="006C748D">
        <w:rPr>
          <w:lang w:val="nl-NL"/>
        </w:rPr>
        <w:t xml:space="preserve">het moeilijk om eenheid te creëren. Welke twee dingen die Karel had ingevoerd droegen veel bij aan het creëren van eenheid? </w:t>
      </w:r>
    </w:p>
    <w:p w:rsidR="001C0755" w:rsidRPr="001C0755" w:rsidRDefault="001C0755" w:rsidP="001C0755">
      <w:pPr>
        <w:ind w:left="3672"/>
        <w:rPr>
          <w:rFonts w:asciiTheme="majorHAnsi" w:hAnsiTheme="majorHAnsi"/>
          <w:color w:val="FF0000"/>
          <w:lang w:val="nl-NL"/>
        </w:rPr>
      </w:pPr>
      <w:r>
        <w:rPr>
          <w:rFonts w:asciiTheme="majorHAnsi" w:hAnsiTheme="majorHAnsi"/>
          <w:color w:val="FF0000"/>
          <w:lang w:val="nl-NL"/>
        </w:rPr>
        <w:t>Per antwoord goed 1 punt, maximaal 2 punten</w:t>
      </w:r>
    </w:p>
    <w:p w:rsidR="00453D6B" w:rsidRPr="00D30B7C" w:rsidRDefault="001C0755" w:rsidP="006C748D">
      <w:pPr>
        <w:pStyle w:val="Lijstalinea"/>
        <w:numPr>
          <w:ilvl w:val="0"/>
          <w:numId w:val="4"/>
        </w:numPr>
        <w:rPr>
          <w:color w:val="FF0000"/>
          <w:lang w:val="nl-NL"/>
        </w:rPr>
      </w:pPr>
      <w:r w:rsidRPr="00D30B7C">
        <w:rPr>
          <w:color w:val="FF0000"/>
          <w:lang w:val="nl-NL"/>
        </w:rPr>
        <w:t>Eén munteenheid</w:t>
      </w:r>
    </w:p>
    <w:p w:rsidR="006C748D" w:rsidRPr="006C748D" w:rsidRDefault="001C0755" w:rsidP="006C748D">
      <w:pPr>
        <w:pStyle w:val="Lijstalinea"/>
        <w:numPr>
          <w:ilvl w:val="0"/>
          <w:numId w:val="4"/>
        </w:numPr>
        <w:rPr>
          <w:lang w:val="nl-NL"/>
        </w:rPr>
      </w:pPr>
      <w:r w:rsidRPr="00D30B7C">
        <w:rPr>
          <w:color w:val="FF0000"/>
          <w:lang w:val="nl-NL"/>
        </w:rPr>
        <w:t xml:space="preserve">Eén religie </w:t>
      </w:r>
      <w:r w:rsidR="00E35C14" w:rsidRPr="00D30B7C">
        <w:rPr>
          <w:color w:val="FF0000"/>
          <w:lang w:val="nl-NL"/>
        </w:rPr>
        <w:br/>
      </w:r>
      <w:r w:rsidR="00E35C14" w:rsidRPr="00D30B7C">
        <w:rPr>
          <w:color w:val="FF0000"/>
          <w:lang w:val="nl-NL"/>
        </w:rPr>
        <w:br/>
      </w:r>
      <w:r w:rsidR="00E35C14">
        <w:rPr>
          <w:lang w:val="nl-NL"/>
        </w:rPr>
        <w:lastRenderedPageBreak/>
        <w:br/>
      </w:r>
      <w:r w:rsidR="00A67344">
        <w:rPr>
          <w:noProof/>
          <w:lang w:val="nl-NL" w:eastAsia="nl-NL"/>
        </w:rPr>
        <w:pict>
          <v:shape id="Freeform 18" o:spid="_x0000_s1033" style="position:absolute;left:0;text-align:left;margin-left:218.25pt;margin-top:173.75pt;width:89.75pt;height:111.25pt;z-index:251670528;visibility:visible;mso-wrap-style:square;mso-wrap-distance-left:9pt;mso-wrap-distance-top:0;mso-wrap-distance-right:9pt;mso-wrap-distance-bottom:0;mso-position-horizontal:absolute;mso-position-horizontal-relative:text;mso-position-vertical:absolute;mso-position-vertical-relative:text;v-text-anchor:middle" coordsize="1139825,14128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" path="m98425,860425v-2117,-2646,6971,-10257,9525,-15875c110720,838456,114300,825500,114300,825500r-6350,-19050c106892,803275,106631,799710,104775,796925v-2117,-3175,-4643,-6112,-6350,-9525c96928,784407,97341,780488,95250,777875,92477,774409,75878,766398,73025,765175v-17810,-7633,-1165,2509,-22225,-9525c47487,753757,44762,750850,41275,749300v-6117,-2718,-19050,-6350,-19050,-6350c20108,736600,13758,730250,15875,723900v1058,-3175,808,-7158,3175,-9525c24446,708979,32704,707071,38100,701675v3175,-3175,6076,-6650,9525,-9525c54357,686540,62086,683332,69850,679450v1712,-2568,10840,-14449,9525,-19050c77166,652669,67326,644851,60325,641350v-2993,-1497,-6532,-1678,-9525,-3175c38976,632263,42283,631077,31750,622300,18101,610926,27019,619935,12700,612775,9287,611068,6350,608542,3175,606425,2117,603250,,600247,,596900,,583860,13134,580736,22225,574675v3175,-2117,5905,-5143,9525,-6350c80897,551943,30136,570719,60325,555625v14319,-7160,5401,1849,19050,-9525c86961,539778,98877,525694,101600,517525r3175,-9525c103717,504825,102412,501722,101600,498475l95250,473075v2582,-7747,3370,-12895,9525,-19050c107473,451327,111125,449792,114300,447675v1058,-3175,1032,-6954,3175,-9525c126155,427734,137013,426346,149225,422275v3175,-1058,6532,-1678,9525,-3175c165634,415658,173189,411132,180975,409575v7338,-1468,14843,-1945,22225,-3175c208523,405513,213783,404283,219075,403225v10583,1058,21114,3175,31750,3175c260409,406400,269845,403960,279400,403225v17970,-1382,35983,-2117,53975,-3175c359715,391270,318281,406010,361950,384175v19891,-9945,6166,-2136,25400,-15875c390455,366082,393944,364393,396875,361950v3449,-2875,6768,-5981,9525,-9525c411085,346401,411860,335788,419100,333375r9525,-3175c437418,336062,446483,341708,454025,349250v9099,9099,4360,8721,9525,19050c465257,371713,468350,374338,469900,377825v2718,6117,2637,13481,6350,19050c478367,400050,480893,402987,482600,406400v2538,5075,4994,17478,6350,22225c489869,431843,489758,435783,492125,438150v2367,2367,6350,2117,9525,3175c508000,439208,515131,438688,520700,434975v6350,-4233,11810,-10287,19050,-12700c552895,417893,546490,420956,558800,412750v13097,-19645,10054,-17727,44450,-34925c611717,373592,619949,368854,628650,365125v6152,-2637,19050,-6350,19050,-6350c650875,355600,654350,352699,657225,349250v2443,-2931,3652,-6827,6350,-9525c668367,334933,674158,331258,679450,327025v3182,-9546,2686,-10844,9525,-19050c691850,304526,695890,302104,698500,298450v2751,-3851,3842,-8686,6350,-12700c707655,281263,711200,277283,714375,273050v1058,-5292,1866,-10640,3175,-15875c719350,249973,723289,241008,727075,234950v2805,-4487,6720,-8213,9525,-12700c740750,215609,743474,205851,749300,200025v5845,-5845,13205,-10030,19050,-15875c774401,178099,778451,165896,781050,158750v2287,-6290,4233,-12700,6350,-19050c788458,136525,789763,133422,790575,130175v1058,-4233,2228,-8440,3175,-12700c794921,112207,795505,106806,796925,101600v1761,-6458,4233,-12700,6350,-19050l806450,73025r3175,-9525c810683,50800,812800,38144,812800,25400v,-3347,-3175,-6178,-3175,-9525c809625,10479,811742,5292,812800,r12700,19050c827617,22225,828675,26458,831850,28575v3175,2117,6439,4106,9525,6350c849934,41150,857969,48104,866775,53975r9525,6350c882321,78389,876035,64264,895350,85725v19797,21997,4407,10347,22225,22225c939800,106892,962077,106623,984250,104775v3335,-278,6278,-2363,9525,-3175c999010,100291,1004358,99483,1009650,98425v6350,2117,15337,781,19050,6350c1038211,119042,1031507,112883,1050925,120650v3175,3175,5789,7034,9525,9525c1063235,132031,1067404,131207,1069975,133350v4065,3388,6350,8467,9525,12700c1080558,149225,1081756,152357,1082675,155575v1199,4196,1403,8712,3175,12700c1088356,173914,1092615,178630,1095375,184150v1497,2993,1678,6532,3175,9525c1100257,197088,1103350,199713,1104900,203200v2718,6117,6350,19050,6350,19050c1112736,234135,1114243,251218,1117600,263525r9525,28575c1128183,295275,1129644,298343,1130300,301625v4686,23430,1692,10686,9525,38100c1138064,350292,1139011,360678,1130300,368300v-5743,5026,-19050,12700,-19050,12700c1109133,386292,1107449,391777,1104900,396875v-1707,3413,-4847,6018,-6350,9525c1096831,410411,1096433,414867,1095375,419100v-1058,15875,-3175,31715,-3175,47625c1092200,470072,1095375,472903,1095375,476250v,3623,-3845,20389,-6350,25400c1073931,531839,1092707,481078,1076325,530225r-3175,9525c1074208,542925,1076875,545974,1076325,549275v-4094,24567,-8300,23601,-15875,41275c1056577,599588,1058552,601973,1050925,609600v-2698,2698,-6350,4233,-9525,6350c1040342,619125,1039850,622549,1038225,625475v-3706,6671,-10287,11810,-12700,19050l1016000,673100v-1058,3175,-1319,6740,-3175,9525c1010708,685800,1008025,688663,1006475,692150v-5030,11318,-4077,19952,-12700,28575c991077,723423,987425,724958,984250,727075v-18198,27297,6033,-4827,-15875,12700c965395,742159,964468,746369,962025,749300v-20372,24446,-109,-4599,-15875,19050c945800,768280,919497,763281,917575,762000v-7754,-5170,-9193,-23314,-12700,-28575l898525,723900v1058,-9525,1295,-19177,3175,-28575c903013,688761,905933,682625,908050,676275r3175,-9525c912283,663575,912544,660010,914400,657225r6350,-9525c921808,643467,922206,639011,923925,635000v1503,-3507,7275,-5823,6350,-9525c929463,622228,923743,623797,920750,622300v-21926,-10963,4206,-2917,-22225,-9525c889000,613833,879403,614374,869950,615950v-3301,550,-6278,2363,-9525,3175c855190,620434,849756,620880,844550,622300v-6458,1761,-13481,2637,-19050,6350c815930,635030,815576,636808,803275,638175v-14764,1640,-29633,2117,-44450,3175c735442,649144,741347,641790,733425,663575v-2287,6290,-6350,19050,-6350,19050c728133,687917,728355,693447,730250,698500v8827,23539,22716,-5379,,47625c728386,750475,721944,750717,717550,752475v-6215,2486,-19050,6350,-19050,6350c696383,765175,692150,771182,692150,777875v,8727,3952,17009,6350,25400c700617,810683,702636,818120,704850,825500v2213,7378,3791,13316,9525,19050c717073,847248,720725,848783,723900,850900v16036,32072,-6168,-13834,15875,41275c741892,897467,742812,903412,746125,908050v4957,6940,15198,7517,22225,9525c791130,924084,761475,917470,793750,923925v2117,3175,3652,6827,6350,9525c802798,936148,806694,937357,809625,939800v3449,2875,6076,6650,9525,9525c822081,951768,825744,953232,828675,955675v3449,2875,6650,6076,9525,9525c840643,968131,841619,972282,844550,974725v3636,3030,8467,4233,12700,6350c872215,1003523,853434,975733,873125,1003300v2218,3105,4643,6112,6350,9525c892620,1039115,870802,1004578,889000,1031875v4233,16933,7180,34241,12700,50800c903457,1087946,909116,1105544,911225,1108075v2143,2571,6350,2117,9525,3175l927100,1130300v1058,3175,2519,6243,3175,9525c931333,1145117,932563,1150377,933450,1155700v1230,7382,1836,14862,3175,22225c937406,1182218,937379,1186994,939800,1190625v2117,3175,6350,4233,9525,6350c963881,1218810,959612,1208785,965200,1225550v-3175,2117,-6827,3652,-9525,6350c951933,1235642,950215,1241212,946150,1244600v-2571,2143,-6350,2117,-9525,3175c935567,1250950,935541,1254687,933450,1257300v-2384,2980,-7503,3114,-9525,6350c920377,1269326,919692,1276350,917575,1282700v-1058,3175,-390,7669,-3175,9525l904875,1298575r-6350,19050c897467,1320800,897206,1324365,895350,1327150r-6350,9525c880601,1370270,892004,1330709,879475,1358900v-2718,6117,-4233,12700,-6350,19050c870712,1385190,863838,1390174,860425,1397000v-2117,4233,-3003,9353,-6350,12700c851708,1412067,847725,1411817,844550,1412875v-12873,-2146,-19909,-2798,-31750,-6350c806389,1404602,800100,1402292,793750,1400175v-3175,-1058,-6278,-2363,-9525,-3175c779992,1395942,775859,1394335,771525,1393825v-13704,-1612,-27517,-2117,-41275,-3175c727075,1388533,723423,1386998,720725,1384300v-14526,-14526,2241,-4794,-12700,-22225c704581,1358057,699067,1356292,695325,1352550v-5246,-5246,-19889,-23877,-25400,-31750c634887,1270746,668620,1321365,654050,1292225v-4420,-8841,-8853,-12028,-15875,-19050c635593,1265428,634805,1260280,628650,1254125v-2698,-2698,-6350,-4233,-9525,-6350c603359,1224126,623622,1253171,603250,1228725v-2443,-2931,-3815,-6673,-6350,-9525c590934,1212488,584200,1206500,577850,1200150v-3175,-3175,-7034,-5789,-9525,-9525c566208,1187450,564673,1183798,561975,1181100v-2698,-2698,-6350,-4233,-9525,-6350c547764,1167722,543909,1160589,536575,1155700v-2785,-1856,-6532,-1678,-9525,-3175c523637,1150818,520938,1147882,517525,1146175v-26290,-13145,8247,8673,-19050,-9525c496358,1133475,493832,1130538,492125,1127125v-2538,-5075,-4994,-17478,-6350,-22225c484856,1101682,483412,1098622,482600,1095375r-6350,-25400c475192,1061508,474601,1052970,473075,1044575v-599,-3293,-2625,-6224,-3175,-9525c468324,1025597,467992,1015975,466725,1006475v-1766,-13246,-5911,-37441,-12700,-47625c449792,952500,444738,946626,441325,939800v-2117,-4233,-3599,-8849,-6350,-12700c420918,907420,426472,929400,412750,898525v-4233,-9525,-8332,-19111,-12700,-28575c398067,865653,395564,861600,393700,857250v-1318,-3076,-1084,-6912,-3175,-9525c388141,844745,383698,844073,381000,841375v-3742,-3742,-5245,-9588,-9525,-12700c371183,828462,345120,814024,336550,812800v-11572,-1653,-23283,-2117,-34925,-3175c297839,810887,282467,816282,279400,815975v-6660,-666,-19050,-6350,-19050,-6350c258233,806450,256980,802484,254000,800100v-2613,-2091,-6187,-3413,-9525,-3175c220461,798640,210878,802832,190500,809625v-4233,3175,-8106,6900,-12700,9525c174894,820810,171125,820571,168275,822325v-61754,38003,-10623,11662,-44450,28575c122767,854075,121462,857178,120650,860425v-4228,16913,-20108,2646,-22225,xe" filled="f" strokecolor="#92d050" strokeweight="1pt">
            <v:stroke joinstyle="miter"/>
            <v:path arrowok="t" o:connecttype="custom" o:connectlocs="98425,860425;107950,844550;114300,825500;107950,806450;104775,796925;98425,787400;95250,777875;73025,765175;50800,755650;41275,749300;22225,742950;15875,723900;19050,714375;38100,701675;47625,692150;69850,679450;79375,660400;60325,641350;50800,638175;31750,622300;12700,612775;3175,606425;0,596900;22225,574675;31750,568325;60325,555625;79375,546100;101600,517525;104775,508000;101600,498475;95250,473075;104775,454025;114300,447675;117475,438150;149225,422275;158750,419100;180975,409575;203200,406400;219075,403225;250825,406400;279400,403225;333375,400050;361950,384175;387350,368300;396875,361950;406400,352425;419100,333375;428625,330200;454025,349250;463550,368300;469900,377825;476250,396875;482600,406400;488950,428625;492125,438150;501650,441325;520700,434975;539750,422275;558800,412750;603250,377825;628650,365125;647700,358775;657225,349250;663575,339725;679450,327025;688975,307975;698500,298450;704850,285750;714375,273050;717550,257175;727075,234950;736600,222250;749300,200025;768350,184150;781050,158750;787400,139700;790575,130175;793750,117475;796925,101600;803275,82550;806450,73025;809625,63500;812800,25400;809625,15875;812800,0;825500,19050;831850,28575;841375,34925;866775,53975;876300,60325;895350,85725;917575,107950;984250,104775;993775,101600;1009650,98425;1028700,104775;1050925,120650;1060450,130175;1069975,133350;1079500,146050;1082675,155575;1085850,168275;1095375,184150;1098550,193675;1104900,203200;1111250,222250;1117600,263525;1127125,292100;1130300,301625;1139825,339725;1130300,368300;1111250,381000;1104900,396875;1098550,406400;1095375,419100;1092200,466725;1095375,476250;1089025,501650;1076325,530225;1073150,539750;1076325,549275;1060450,590550;1050925,609600;1041400,615950;1038225,625475;1025525,644525;1016000,673100;1012825,682625;1006475,692150;993775,720725;984250,727075;968375,739775;962025,749300;946150,768350;917575,762000;904875,733425;898525,723900;901700,695325;908050,676275;911225,666750;914400,657225;920750,647700;923925,635000;930275,625475;920750,622300;898525,612775;869950,615950;860425,619125;844550,622300;825500,628650;803275,638175;758825,641350;733425,663575;727075,682625;730250,698500;730250,746125;717550,752475;698500,758825;692150,777875;698500,803275;704850,825500;714375,844550;723900,850900;739775,892175;746125,908050;768350,917575;793750,923925;800100,933450;809625,939800;819150,949325;828675,955675;838200,965200;844550,974725;857250,981075;873125,1003300;879475,1012825;889000,1031875;901700,1082675;911225,1108075;920750,1111250;927100,1130300;930275,1139825;933450,1155700;936625,1177925;939800,1190625;949325,1196975;965200,1225550;955675,1231900;946150,1244600;936625,1247775;933450,1257300;923925,1263650;917575,1282700;914400,1292225;904875,1298575;898525,1317625;895350,1327150;889000,1336675;879475,1358900;873125,1377950;860425,1397000;854075,1409700;844550,1412875;812800,1406525;793750,1400175;784225,1397000;771525,1393825;730250,1390650;720725,1384300;708025,1362075;695325,1352550;669925,1320800;654050,1292225;638175,1273175;628650,1254125;619125,1247775;603250,1228725;596900,1219200;577850,1200150;568325,1190625;561975,1181100;552450,1174750;536575,1155700;527050,1152525;517525,1146175;498475,1136650;492125,1127125;485775,1104900;482600,1095375;476250,1069975;473075,1044575;469900,1035050;466725,1006475;454025,958850;441325,939800;434975,927100;412750,898525;400050,869950;393700,857250;390525,847725;381000,841375;371475,828675;336550,812800;301625,809625;279400,815975;260350,809625;254000,800100;244475,796925;190500,809625;177800,819150;168275,822325;123825,850900;120650,860425;98425,860425" o:connectangles="0,0,0,0,0,0,0,0,0,0,0,0,0,0,0,0,0,0,0,0,0,0,0,0,0,0,0,0,0,0,0,0,0,0,0,0,0,0,0,0,0,0,0,0,0,0,0,0,0,0,0,0,0,0,0,0,0,0,0,0,0,0,0,0,0,0,0,0,0,0,0,0,0,0,0,0,0,0,0,0,0,0,0,0,0,0,0,0,0,0,0,0,0,0,0,0,0,0,0,0,0,0,0,0,0,0,0,0,0,0,0,0,0,0,0,0,0,0,0,0,0,0,0,0,0,0,0,0,0,0,0,0,0,0,0,0,0,0,0,0,0,0,0,0,0,0,0,0,0,0,0,0,0,0,0,0,0,0,0,0,0,0,0,0,0,0,0,0,0,0,0,0,0,0,0,0,0,0,0,0,0,0,0,0,0,0,0,0,0,0,0,0,0,0,0,0,0,0,0,0,0,0,0,0,0,0,0,0,0,0,0,0,0,0,0,0,0,0,0,0,0,0,0,0,0,0,0,0,0,0,0,0,0,0,0,0,0,0,0,0,0,0,0,0,0,0,0,0,0,0,0,0,0,0"/>
          </v:shape>
        </w:pict>
      </w:r>
      <w:r w:rsidR="00A67344">
        <w:rPr>
          <w:noProof/>
          <w:lang w:val="nl-NL" w:eastAsia="nl-NL"/>
        </w:rPr>
        <w:pict>
          <v:shape id="Freeform 16" o:spid="_x0000_s1032" style="position:absolute;left:0;text-align:left;margin-left:231.25pt;margin-top:103.9pt;width:60.25pt;height:69.6pt;z-index:251669504;visibility:visible;mso-wrap-style:square;mso-wrap-distance-left:9pt;mso-wrap-distance-top:0;mso-wrap-distance-right:9pt;mso-wrap-distance-bottom:0;mso-position-horizontal:absolute;mso-position-horizontal-relative:text;mso-position-vertical:absolute;mso-position-vertical-relative:text;v-text-anchor:middle" coordsize="765175,883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" path="m34925,64535v-5291,1058,2701,11497,6350,15875c43418,82981,48433,81218,50800,83585v5396,5396,10287,11810,12700,19050l69850,121685v1058,3175,2363,6278,3175,9525c73772,134199,77305,149708,79375,153435v565,1016,18571,28502,22225,31750c107304,190255,120650,197885,120650,197885v1058,3175,1084,6912,3175,9525c140973,228845,127073,194893,139700,226460v2486,6215,6350,19050,6350,19050c144992,256093,144492,266748,142875,277260v-509,3308,-1319,6740,-3175,9525c125656,307851,134213,285060,123825,305835v-1497,2993,-1319,6740,-3175,9525c113855,325553,111586,324731,101600,328060v-4233,6350,-6595,14471,-12700,19050c73147,358925,80603,353700,66675,362985v-2117,3175,-3114,7503,-6350,9525c54649,376058,47262,375867,41275,378860v-4233,2117,-8306,4592,-12700,6350c22360,387696,15875,389443,9525,391560l,394735v2117,4233,4486,8350,6350,12700c9907,415734,10015,420709,12700,429660v1923,6411,4727,12556,6350,19050c21329,457825,24710,472730,28575,480460v2117,4233,4002,8591,6350,12700c36818,496473,38577,499987,41275,502685v938,938,18980,14433,22225,15875c79109,525497,82888,524500,98425,528085v8504,1962,17121,3590,25400,6350c127000,535493,130009,537408,133350,537610v31709,1922,63500,2117,95250,3175c239183,539727,249821,539114,260350,537610v4320,-617,8520,-1921,12700,-3175c279461,532512,285474,529032,292100,528085r22225,-3175c320675,522793,327563,521881,333375,518560v39643,-22653,5974,-4772,38100,-19050c375800,497588,379609,494405,384175,493160v7220,-1969,14817,-2117,22225,-3175c428173,482727,401149,491298,431800,483635v3247,-812,6350,-2117,9525,-3175c444500,482577,447850,484452,450850,486810v11828,9293,22410,20231,34925,28575l504825,528085v3175,2117,5905,5143,9525,6350c517525,535493,520882,536113,523875,537610v11824,5912,8517,7098,19050,15875c569447,575587,534148,541533,561975,569360v-6464,38782,1550,2217,-9525,31750c550918,605196,550994,609799,549275,613810v-1503,3507,-4643,6112,-6350,9525c541428,626328,541375,629934,539750,632860v-3706,6671,-10287,11810,-12700,19050c524933,658260,524413,665391,520700,670960v-8206,12310,-5143,5905,-9525,19050c533010,704566,522985,700297,539750,705885r19050,28575l565150,743985r-6350,19050l555625,772560v-26684,-6671,-19286,-8672,-41275,-3175c511103,770197,508000,771502,504825,772560v-2117,3175,-4800,6038,-6350,9525c495757,788202,492125,801135,492125,801135v4015,12046,2692,12808,15875,22225c510723,825305,514532,825038,517525,826535v3413,1707,5952,5010,9525,6350c530942,834344,559428,838726,561975,839235v16543,3309,8103,2315,22225,6350c588396,846784,592667,847702,596900,848760v3175,2117,6038,4800,9525,6350c612542,857828,619125,859343,625475,861460v7747,2582,12895,3370,19050,9525c648267,874727,650875,879452,654050,883685v-2117,-6350,-7663,-12486,-6350,-19050c648940,858435,653197,833738,657225,829710r9525,-9525c667808,817010,668069,813445,669925,810660v10958,-16437,13771,-3213,22225,-28575l701675,753510v1058,-3175,1678,-6532,3175,-9525l714375,724935v1058,-7408,1707,-14887,3175,-22225c718206,699428,719806,696403,720725,693185v1199,-4196,1921,-8520,3175,-12700c725823,674074,728133,667785,730250,661435v1058,-3175,2363,-6278,3175,-9525c734483,647677,735346,643390,736600,639210v1923,-6411,5250,-12448,6350,-19050c744008,613810,744089,607217,746125,601110v1207,-3620,4643,-6112,6350,-9525c753972,588592,754592,585235,755650,582060v1058,-15875,1509,-31802,3175,-47625c759282,530095,761383,526055,762000,521735v1504,-10529,2117,-21167,3175,-31750c764117,477285,763489,464542,762000,451885v-1937,-16460,-2644,-12428,-6350,-25400c754451,422289,754194,417796,752475,413785v-1503,-3507,-4800,-6038,-6350,-9525c743407,398143,741892,391560,739775,385210l723900,337585r-3175,-9525c719667,324885,719406,321320,717550,318535v-2117,-3175,-4643,-6112,-6350,-9525c709703,306017,709343,302561,708025,299485v-1864,-4350,-4486,-8350,-6350,-12700c700357,283709,700591,279873,698500,277260v-2384,-2980,-6350,-4233,-9525,-6350c686858,267735,685323,264083,682625,261385v-20373,-20373,1703,12079,-19050,-19050c652047,225043,654439,227626,647700,207410r-6350,-19050c640292,185185,638987,182082,638175,178835r-3175,-12700c640485,127742,643552,115845,635000,64535,633886,57851,626286,54141,622300,48660,617811,42488,614285,35634,609600,29610,581079,-7060,616416,44597,593725,10560v1058,-3175,6442,-8799,3175,-9525c580123,-2693,567544,4641,552450,7385v-27375,4977,-45321,4534,-76200,6350c459317,12677,442402,9854,425450,10560v-8656,361,-29165,6318,-38100,12700c376321,31138,366877,41142,355600,48660v-12906,8604,-27571,18046,-38100,28575c297883,96852,307612,88620,288925,102635v-3175,-5292,-6765,-10355,-9525,-15875c277903,83767,278316,79848,276225,77235v-4476,-5595,-12775,-7433,-19050,-9525c254000,64535,251458,60565,247650,58185,228932,46486,237027,56048,222250,48660v-24619,-12310,4891,-1545,-19050,-9525c195453,41717,190305,42505,184150,48660v-2698,2698,-3453,7042,-6350,9525c173115,62201,167217,64535,161925,67710v-811,8923,-242,32234,-6350,44450c153868,115573,151342,118510,149225,121685v-5292,-1058,-11385,-182,-15875,-3175c130565,116654,132031,111770,130175,108985,124206,100032,109169,91806,101600,86760,98425,84643,95695,81617,92075,80410l73025,74060c59298,77492,40216,63477,34925,64535xe" filled="f" strokecolor="#92d050" strokeweight="1pt">
            <v:stroke joinstyle="miter"/>
            <v:path arrowok="t" o:connecttype="custom" o:connectlocs="34925,64535;41275,80410;50800,83585;63500,102635;69850,121685;73025,131210;79375,153435;101600,185185;120650,197885;123825,207410;139700,226460;146050,245510;142875,277260;139700,286785;123825,305835;120650,315360;101600,328060;88900,347110;66675,362985;60325,372510;41275,378860;28575,385210;9525,391560;0,394735;6350,407435;12700,429660;19050,448710;28575,480460;34925,493160;41275,502685;63500,518560;98425,528085;123825,534435;133350,537610;228600,540785;260350,537610;273050,534435;292100,528085;314325,524910;333375,518560;371475,499510;384175,493160;406400,489985;431800,483635;441325,480460;450850,486810;485775,515385;504825,528085;514350,534435;523875,537610;542925,553485;561975,569360;552450,601110;549275,613810;542925,623335;539750,632860;527050,651910;520700,670960;511175,690010;539750,705885;558800,734460;565150,743985;558800,763035;555625,772560;514350,769385;504825,772560;498475,782085;492125,801135;508000,823360;517525,826535;527050,832885;561975,839235;584200,845585;596900,848760;606425,855110;625475,861460;644525,870985;654050,883685;647700,864635;657225,829710;666750,820185;669925,810660;692150,782085;701675,753510;704850,743985;714375,724935;717550,702710;720725,693185;723900,680485;730250,661435;733425,651910;736600,639210;742950,620160;746125,601110;752475,591585;755650,582060;758825,534435;762000,521735;765175,489985;762000,451885;755650,426485;752475,413785;746125,404260;739775,385210;723900,337585;720725,328060;717550,318535;711200,309010;708025,299485;701675,286785;698500,277260;688975,270910;682625,261385;663575,242335;647700,207410;641350,188360;638175,178835;635000,166135;635000,64535;622300,48660;609600,29610;593725,10560;596900,1035;552450,7385;476250,13735;425450,10560;387350,23260;355600,48660;317500,77235;288925,102635;279400,86760;276225,77235;257175,67710;247650,58185;222250,48660;203200,39135;184150,48660;177800,58185;161925,67710;155575,112160;149225,121685;133350,118510;130175,108985;101600,86760;92075,80410;73025,74060;34925,64535" o:connectangles="0,0,0,0,0,0,0,0,0,0,0,0,0,0,0,0,0,0,0,0,0,0,0,0,0,0,0,0,0,0,0,0,0,0,0,0,0,0,0,0,0,0,0,0,0,0,0,0,0,0,0,0,0,0,0,0,0,0,0,0,0,0,0,0,0,0,0,0,0,0,0,0,0,0,0,0,0,0,0,0,0,0,0,0,0,0,0,0,0,0,0,0,0,0,0,0,0,0,0,0,0,0,0,0,0,0,0,0,0,0,0,0,0,0,0,0,0,0,0,0,0,0,0,0,0,0,0,0,0,0,0,0,0,0,0,0,0,0,0,0,0,0,0,0,0,0,0"/>
          </v:shape>
        </w:pict>
      </w:r>
      <w:r w:rsidR="00A67344">
        <w:rPr>
          <w:noProof/>
          <w:lang w:val="nl-NL" w:eastAsia="nl-NL"/>
        </w:rPr>
        <w:pict>
          <v:shape id="Freeform 14" o:spid="_x0000_s1031" style="position:absolute;left:0;text-align:left;margin-left:115.2pt;margin-top:219.6pt;width:66.6pt;height:46.2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778096,541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" path="m122776,c108806,,98954,22692,84676,30480,70573,38172,38956,45720,38956,45720,36515,55486,29182,88128,23716,99060v-4096,8191,-10160,15240,-15240,22860c5826,135172,-9194,184868,8476,198120v14368,10776,35560,5080,53340,7620c69436,210820,76307,217261,84676,220980v23852,10601,50868,16527,76200,22860c163416,251460,164595,259679,168496,266700v8895,16011,24688,28344,30480,45720c204056,327660,205305,344774,214216,358140r30480,45720c248563,419327,253377,441896,259936,457200v4475,10441,6153,23664,15240,30480c288027,497319,305656,497840,320896,502920r22860,7620c351376,513080,358740,516585,366616,518160v12700,2540,25535,4479,38100,7620c412508,527728,419673,531963,427576,533400v20148,3663,40640,5080,60960,7620c501236,535940,513755,530381,526636,525780v22693,-8105,47027,-12084,68580,-22860c632880,484088,614920,491272,648556,480060v43331,-32499,18432,-18844,76200,-38100l747616,434340v5080,-7620,12024,-14285,15240,-22860c767404,399353,767335,385945,770476,373380v1948,-7792,5080,-15240,7620,-22860c770476,345440,764394,335280,755236,335280v-9158,,-14669,11144,-22860,15240c725192,354112,717136,355600,709516,358140v-38100,-2540,-76115,-7620,-114300,-7620c470910,350520,539321,369988,480916,350520v-5080,-15240,-1874,-36809,-15240,-45720l419956,274320v-7620,-5080,-14172,-12344,-22860,-15240c381856,254000,364742,252751,351376,243840v-7620,-5080,-14442,-11632,-22860,-15240c319100,224565,266717,214716,259936,213360v-5080,-7620,-11632,-14442,-15240,-22860c230047,156320,244284,166817,229456,137160,217851,113950,202484,102568,183736,83820,178656,66040,173809,48192,168496,30480,166188,22787,136746,,122776,xe" filled="f" strokecolor="#92d050" strokeweight="1pt">
            <v:stroke joinstyle="miter"/>
            <v:path arrowok="t" o:connecttype="custom" o:connectlocs="133462,0;92046,33056;42347,49584;25780,107431;9214,132223;9214,214863;67196,223126;92046,239654;174878,264446;183162,289238;216294,338822;232861,388405;265994,437989;282560,495837;299127,528892;348826,545420;373676,553684;398526,561948;439942,570212;464791,578476;531057,586740;572473,570212;647022,545420;705005,520628;787837,479309;812687,471045;829254,446253;837537,404933;845820,380141;820970,363614;796121,380141;771271,388405;647022,380141;522774,380141;506208,330558;456508,297502;431658,280974;381959,264446;357109,247918;282560,231390;265994,206599;249427,148751;199728,90903;183162,33056;133462,0" o:connectangles="0,0,0,0,0,0,0,0,0,0,0,0,0,0,0,0,0,0,0,0,0,0,0,0,0,0,0,0,0,0,0,0,0,0,0,0,0,0,0,0,0,0,0,0,0"/>
          </v:shape>
        </w:pict>
      </w:r>
      <w:r w:rsidR="00E35C14" w:rsidRPr="00382822">
        <w:rPr>
          <w:noProof/>
          <w:lang w:val="nl-NL" w:eastAsia="nl-NL"/>
        </w:rPr>
        <w:drawing>
          <wp:inline distT="0" distB="0" distL="0" distR="0">
            <wp:extent cx="5943600" cy="3745230"/>
            <wp:effectExtent l="0" t="0" r="0" b="7620"/>
            <wp:docPr id="3" name="Picture 3" descr="C:\Users\Yannick\OneDrive\Pictures\Screenshots\2017-01-29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annick\OneDrive\Pictures\Screenshots\2017-01-29 (4).png"/>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3745230"/>
                    </a:xfrm>
                    <a:prstGeom prst="rect">
                      <a:avLst/>
                    </a:prstGeom>
                    <a:noFill/>
                    <a:ln>
                      <a:noFill/>
                    </a:ln>
                  </pic:spPr>
                </pic:pic>
              </a:graphicData>
            </a:graphic>
          </wp:inline>
        </w:drawing>
      </w:r>
    </w:p>
    <w:p w:rsidR="00453D6B" w:rsidRPr="00C32EB5" w:rsidRDefault="00382822" w:rsidP="00C32EB5">
      <w:pPr>
        <w:pStyle w:val="Kop3"/>
        <w:rPr>
          <w:lang w:val="nl-NL"/>
        </w:rPr>
      </w:pPr>
      <w:r>
        <w:rPr>
          <w:lang w:val="nl-NL"/>
        </w:rPr>
        <w:t>Het rijk van Karel de Grote.</w:t>
      </w:r>
    </w:p>
    <w:p w:rsidR="00382822" w:rsidRPr="00D30B7C" w:rsidRDefault="00382822" w:rsidP="00453D6B">
      <w:pPr>
        <w:rPr>
          <w:color w:val="FF0000"/>
          <w:lang w:val="nl-NL"/>
        </w:rPr>
      </w:pPr>
      <w:r>
        <w:rPr>
          <w:lang w:val="nl-NL"/>
        </w:rPr>
        <w:t xml:space="preserve">Kleur met potlood op de kaart hierboven de gebieden Karel de Grote veroverde. </w:t>
      </w:r>
      <w:r w:rsidR="00E35C14">
        <w:rPr>
          <w:lang w:val="nl-NL"/>
        </w:rPr>
        <w:t>Let daarbij niet op de nummertjes, die zijn pas bij vraag 8 belangrijk.</w:t>
      </w:r>
      <w:r w:rsidR="00D30B7C">
        <w:rPr>
          <w:lang w:val="nl-NL"/>
        </w:rPr>
        <w:br/>
      </w:r>
      <w:r w:rsidR="00D30B7C">
        <w:rPr>
          <w:color w:val="FF0000"/>
          <w:lang w:val="nl-NL"/>
        </w:rPr>
        <w:t>Maximaal 3 Punten, 1 Punt per goed gekleurd gebied, Noord Italië, Noord Duitsland en Noord Spanje.</w:t>
      </w:r>
    </w:p>
    <w:p w:rsidR="00453D6B" w:rsidRPr="00F8663E" w:rsidRDefault="00E35C14" w:rsidP="00453D6B">
      <w:pPr>
        <w:pStyle w:val="Kop3"/>
        <w:rPr>
          <w:lang w:val="nl-NL"/>
        </w:rPr>
      </w:pPr>
      <w:r>
        <w:rPr>
          <w:lang w:val="nl-NL"/>
        </w:rPr>
        <w:t>Verschillende volken</w:t>
      </w:r>
      <w:r w:rsidR="00C32EB5">
        <w:rPr>
          <w:lang w:val="nl-NL"/>
        </w:rPr>
        <w:t>.</w:t>
      </w:r>
    </w:p>
    <w:p w:rsidR="00453D6B" w:rsidRDefault="00E35C14" w:rsidP="00453D6B">
      <w:pPr>
        <w:rPr>
          <w:lang w:val="nl-NL"/>
        </w:rPr>
      </w:pPr>
      <w:r>
        <w:rPr>
          <w:lang w:val="nl-NL"/>
        </w:rPr>
        <w:t xml:space="preserve">Kijk naar de kaart hierboven en schrijf op welke volken bij welk nummer horen, kies uit: Franken, Saksen, Moren en </w:t>
      </w:r>
      <w:proofErr w:type="spellStart"/>
      <w:r>
        <w:rPr>
          <w:lang w:val="nl-NL"/>
        </w:rPr>
        <w:t>Langobarden</w:t>
      </w:r>
      <w:proofErr w:type="spellEnd"/>
      <w:r>
        <w:rPr>
          <w:lang w:val="nl-NL"/>
        </w:rPr>
        <w:t>.</w:t>
      </w:r>
    </w:p>
    <w:p w:rsidR="00D30B7C" w:rsidRDefault="00D30B7C" w:rsidP="00453D6B">
      <w:pPr>
        <w:rPr>
          <w:rFonts w:asciiTheme="majorHAnsi" w:hAnsiTheme="majorHAnsi"/>
          <w:color w:val="FF0000"/>
          <w:lang w:val="nl-NL"/>
        </w:rPr>
      </w:pPr>
      <w:r>
        <w:rPr>
          <w:lang w:val="nl-NL"/>
        </w:rPr>
        <w:tab/>
      </w:r>
      <w:r>
        <w:rPr>
          <w:lang w:val="nl-NL"/>
        </w:rPr>
        <w:tab/>
      </w:r>
      <w:r>
        <w:rPr>
          <w:lang w:val="nl-NL"/>
        </w:rPr>
        <w:tab/>
      </w:r>
      <w:r>
        <w:rPr>
          <w:lang w:val="nl-NL"/>
        </w:rPr>
        <w:tab/>
      </w:r>
      <w:r>
        <w:rPr>
          <w:lang w:val="nl-NL"/>
        </w:rPr>
        <w:tab/>
      </w:r>
      <w:r>
        <w:rPr>
          <w:lang w:val="nl-NL"/>
        </w:rPr>
        <w:tab/>
      </w:r>
      <w:r>
        <w:rPr>
          <w:color w:val="FF0000"/>
          <w:lang w:val="nl-NL"/>
        </w:rPr>
        <w:tab/>
      </w:r>
      <w:r>
        <w:rPr>
          <w:color w:val="FF0000"/>
          <w:lang w:val="nl-NL"/>
        </w:rPr>
        <w:tab/>
      </w:r>
      <w:r>
        <w:rPr>
          <w:color w:val="FF0000"/>
          <w:lang w:val="nl-NL"/>
        </w:rPr>
        <w:tab/>
      </w:r>
      <w:r w:rsidRPr="00D30B7C">
        <w:rPr>
          <w:rFonts w:asciiTheme="majorHAnsi" w:hAnsiTheme="majorHAnsi"/>
          <w:color w:val="FF0000"/>
          <w:lang w:val="nl-NL"/>
        </w:rPr>
        <w:t>Alles goed:</w:t>
      </w:r>
      <w:r w:rsidRPr="00D30B7C">
        <w:rPr>
          <w:rFonts w:asciiTheme="majorHAnsi" w:hAnsiTheme="majorHAnsi"/>
          <w:color w:val="FF0000"/>
          <w:lang w:val="nl-NL"/>
        </w:rPr>
        <w:tab/>
        <w:t>2 Punten</w:t>
      </w:r>
    </w:p>
    <w:p w:rsidR="00D30B7C" w:rsidRDefault="00D30B7C" w:rsidP="00453D6B">
      <w:pPr>
        <w:rPr>
          <w:rFonts w:asciiTheme="majorHAnsi" w:hAnsiTheme="majorHAnsi"/>
          <w:color w:val="FF0000"/>
          <w:lang w:val="nl-NL"/>
        </w:rPr>
      </w:pPr>
      <w:r>
        <w:rPr>
          <w:rFonts w:asciiTheme="majorHAnsi" w:hAnsiTheme="majorHAnsi"/>
          <w:color w:val="FF0000"/>
          <w:lang w:val="nl-NL"/>
        </w:rPr>
        <w:tab/>
      </w:r>
      <w:r>
        <w:rPr>
          <w:rFonts w:asciiTheme="majorHAnsi" w:hAnsiTheme="majorHAnsi"/>
          <w:color w:val="FF0000"/>
          <w:lang w:val="nl-NL"/>
        </w:rPr>
        <w:tab/>
      </w:r>
      <w:r>
        <w:rPr>
          <w:rFonts w:asciiTheme="majorHAnsi" w:hAnsiTheme="majorHAnsi"/>
          <w:color w:val="FF0000"/>
          <w:lang w:val="nl-NL"/>
        </w:rPr>
        <w:tab/>
      </w:r>
      <w:r>
        <w:rPr>
          <w:rFonts w:asciiTheme="majorHAnsi" w:hAnsiTheme="majorHAnsi"/>
          <w:color w:val="FF0000"/>
          <w:lang w:val="nl-NL"/>
        </w:rPr>
        <w:tab/>
      </w:r>
      <w:r>
        <w:rPr>
          <w:rFonts w:asciiTheme="majorHAnsi" w:hAnsiTheme="majorHAnsi"/>
          <w:color w:val="FF0000"/>
          <w:lang w:val="nl-NL"/>
        </w:rPr>
        <w:tab/>
      </w:r>
      <w:r>
        <w:rPr>
          <w:rFonts w:asciiTheme="majorHAnsi" w:hAnsiTheme="majorHAnsi"/>
          <w:color w:val="FF0000"/>
          <w:lang w:val="nl-NL"/>
        </w:rPr>
        <w:tab/>
      </w:r>
      <w:r>
        <w:rPr>
          <w:rFonts w:asciiTheme="majorHAnsi" w:hAnsiTheme="majorHAnsi"/>
          <w:color w:val="FF0000"/>
          <w:lang w:val="nl-NL"/>
        </w:rPr>
        <w:tab/>
      </w:r>
      <w:r>
        <w:rPr>
          <w:rFonts w:asciiTheme="majorHAnsi" w:hAnsiTheme="majorHAnsi"/>
          <w:color w:val="FF0000"/>
          <w:lang w:val="nl-NL"/>
        </w:rPr>
        <w:tab/>
      </w:r>
      <w:r>
        <w:rPr>
          <w:rFonts w:asciiTheme="majorHAnsi" w:hAnsiTheme="majorHAnsi"/>
          <w:color w:val="FF0000"/>
          <w:lang w:val="nl-NL"/>
        </w:rPr>
        <w:tab/>
        <w:t xml:space="preserve">2 of 3 goed: </w:t>
      </w:r>
      <w:r>
        <w:rPr>
          <w:rFonts w:asciiTheme="majorHAnsi" w:hAnsiTheme="majorHAnsi"/>
          <w:color w:val="FF0000"/>
          <w:lang w:val="nl-NL"/>
        </w:rPr>
        <w:tab/>
        <w:t>1 Punt</w:t>
      </w:r>
    </w:p>
    <w:p w:rsidR="00D30B7C" w:rsidRPr="00D30B7C" w:rsidRDefault="00D30B7C" w:rsidP="00453D6B">
      <w:pPr>
        <w:rPr>
          <w:rFonts w:asciiTheme="majorHAnsi" w:hAnsiTheme="majorHAnsi"/>
          <w:color w:val="FF0000"/>
          <w:lang w:val="nl-NL"/>
        </w:rPr>
      </w:pPr>
      <w:r>
        <w:rPr>
          <w:rFonts w:asciiTheme="majorHAnsi" w:hAnsiTheme="majorHAnsi"/>
          <w:color w:val="FF0000"/>
          <w:lang w:val="nl-NL"/>
        </w:rPr>
        <w:tab/>
      </w:r>
      <w:r>
        <w:rPr>
          <w:rFonts w:asciiTheme="majorHAnsi" w:hAnsiTheme="majorHAnsi"/>
          <w:color w:val="FF0000"/>
          <w:lang w:val="nl-NL"/>
        </w:rPr>
        <w:tab/>
      </w:r>
      <w:r>
        <w:rPr>
          <w:rFonts w:asciiTheme="majorHAnsi" w:hAnsiTheme="majorHAnsi"/>
          <w:color w:val="FF0000"/>
          <w:lang w:val="nl-NL"/>
        </w:rPr>
        <w:tab/>
      </w:r>
      <w:r>
        <w:rPr>
          <w:rFonts w:asciiTheme="majorHAnsi" w:hAnsiTheme="majorHAnsi"/>
          <w:color w:val="FF0000"/>
          <w:lang w:val="nl-NL"/>
        </w:rPr>
        <w:tab/>
      </w:r>
      <w:r>
        <w:rPr>
          <w:rFonts w:asciiTheme="majorHAnsi" w:hAnsiTheme="majorHAnsi"/>
          <w:color w:val="FF0000"/>
          <w:lang w:val="nl-NL"/>
        </w:rPr>
        <w:tab/>
      </w:r>
      <w:r>
        <w:rPr>
          <w:rFonts w:asciiTheme="majorHAnsi" w:hAnsiTheme="majorHAnsi"/>
          <w:color w:val="FF0000"/>
          <w:lang w:val="nl-NL"/>
        </w:rPr>
        <w:tab/>
      </w:r>
      <w:r>
        <w:rPr>
          <w:rFonts w:asciiTheme="majorHAnsi" w:hAnsiTheme="majorHAnsi"/>
          <w:color w:val="FF0000"/>
          <w:lang w:val="nl-NL"/>
        </w:rPr>
        <w:tab/>
      </w:r>
      <w:r>
        <w:rPr>
          <w:rFonts w:asciiTheme="majorHAnsi" w:hAnsiTheme="majorHAnsi"/>
          <w:color w:val="FF0000"/>
          <w:lang w:val="nl-NL"/>
        </w:rPr>
        <w:tab/>
      </w:r>
      <w:r>
        <w:rPr>
          <w:rFonts w:asciiTheme="majorHAnsi" w:hAnsiTheme="majorHAnsi"/>
          <w:color w:val="FF0000"/>
          <w:lang w:val="nl-NL"/>
        </w:rPr>
        <w:tab/>
        <w:t>1 of 0 goed:</w:t>
      </w:r>
      <w:r>
        <w:rPr>
          <w:rFonts w:asciiTheme="majorHAnsi" w:hAnsiTheme="majorHAnsi"/>
          <w:color w:val="FF0000"/>
          <w:lang w:val="nl-NL"/>
        </w:rPr>
        <w:tab/>
        <w:t>0 Punten</w:t>
      </w:r>
    </w:p>
    <w:p w:rsidR="00E35C14" w:rsidRPr="00D30B7C" w:rsidRDefault="00D30B7C" w:rsidP="00E35C14">
      <w:pPr>
        <w:pStyle w:val="Lijstalinea"/>
        <w:numPr>
          <w:ilvl w:val="0"/>
          <w:numId w:val="5"/>
        </w:numPr>
        <w:rPr>
          <w:color w:val="FF0000"/>
          <w:lang w:val="nl-NL"/>
        </w:rPr>
      </w:pPr>
      <w:r w:rsidRPr="00D30B7C">
        <w:rPr>
          <w:color w:val="FF0000"/>
          <w:lang w:val="nl-NL"/>
        </w:rPr>
        <w:t>Saksen</w:t>
      </w:r>
    </w:p>
    <w:p w:rsidR="00E35C14" w:rsidRPr="00D30B7C" w:rsidRDefault="00D30B7C" w:rsidP="00E35C14">
      <w:pPr>
        <w:pStyle w:val="Lijstalinea"/>
        <w:numPr>
          <w:ilvl w:val="0"/>
          <w:numId w:val="5"/>
        </w:numPr>
        <w:rPr>
          <w:color w:val="FF0000"/>
          <w:lang w:val="nl-NL"/>
        </w:rPr>
      </w:pPr>
      <w:r w:rsidRPr="00D30B7C">
        <w:rPr>
          <w:color w:val="FF0000"/>
          <w:lang w:val="nl-NL"/>
        </w:rPr>
        <w:t>Moren</w:t>
      </w:r>
    </w:p>
    <w:p w:rsidR="00E35C14" w:rsidRPr="00D30B7C" w:rsidRDefault="00D30B7C" w:rsidP="00E35C14">
      <w:pPr>
        <w:pStyle w:val="Lijstalinea"/>
        <w:numPr>
          <w:ilvl w:val="0"/>
          <w:numId w:val="5"/>
        </w:numPr>
        <w:rPr>
          <w:color w:val="FF0000"/>
          <w:lang w:val="nl-NL"/>
        </w:rPr>
      </w:pPr>
      <w:r w:rsidRPr="00D30B7C">
        <w:rPr>
          <w:color w:val="FF0000"/>
          <w:lang w:val="nl-NL"/>
        </w:rPr>
        <w:t>Franken</w:t>
      </w:r>
    </w:p>
    <w:p w:rsidR="00E35C14" w:rsidRPr="00D30B7C" w:rsidRDefault="00D30B7C" w:rsidP="00E35C14">
      <w:pPr>
        <w:pStyle w:val="Lijstalinea"/>
        <w:numPr>
          <w:ilvl w:val="0"/>
          <w:numId w:val="5"/>
        </w:numPr>
        <w:rPr>
          <w:color w:val="FF0000"/>
          <w:lang w:val="nl-NL"/>
        </w:rPr>
      </w:pPr>
      <w:proofErr w:type="spellStart"/>
      <w:r w:rsidRPr="00D30B7C">
        <w:rPr>
          <w:color w:val="FF0000"/>
          <w:lang w:val="nl-NL"/>
        </w:rPr>
        <w:t>Langobarden</w:t>
      </w:r>
      <w:proofErr w:type="spellEnd"/>
      <w:r w:rsidRPr="00D30B7C">
        <w:rPr>
          <w:color w:val="FF0000"/>
          <w:lang w:val="nl-NL"/>
        </w:rPr>
        <w:t>.</w:t>
      </w:r>
    </w:p>
    <w:p w:rsidR="00E35C14" w:rsidRPr="0054482B" w:rsidRDefault="00E35C14" w:rsidP="00E35C14">
      <w:pPr>
        <w:pStyle w:val="Kop3"/>
        <w:rPr>
          <w:lang w:val="nl-NL"/>
        </w:rPr>
      </w:pPr>
      <w:r w:rsidRPr="0054482B">
        <w:rPr>
          <w:rStyle w:val="Kop3Char"/>
          <w:lang w:val="nl-NL"/>
        </w:rPr>
        <w:lastRenderedPageBreak/>
        <w:t>Hoe lang heeft Karel ongeveer Geregeerd?</w:t>
      </w:r>
      <w:r w:rsidR="00D30B7C">
        <w:rPr>
          <w:rStyle w:val="Kop3Char"/>
          <w:lang w:val="nl-NL"/>
        </w:rPr>
        <w:tab/>
      </w:r>
      <w:r w:rsidR="00D30B7C">
        <w:rPr>
          <w:rStyle w:val="Kop3Char"/>
          <w:lang w:val="nl-NL"/>
        </w:rPr>
        <w:tab/>
      </w:r>
      <w:r w:rsidR="00D30B7C">
        <w:rPr>
          <w:rStyle w:val="Kop3Char"/>
          <w:lang w:val="nl-NL"/>
        </w:rPr>
        <w:tab/>
      </w:r>
      <w:r w:rsidR="00D30B7C">
        <w:rPr>
          <w:rStyle w:val="Kop3Char"/>
          <w:lang w:val="nl-NL"/>
        </w:rPr>
        <w:tab/>
      </w:r>
      <w:r w:rsidR="00D30B7C">
        <w:rPr>
          <w:rStyle w:val="Kop3Char"/>
          <w:color w:val="FF0000"/>
          <w:lang w:val="nl-NL"/>
        </w:rPr>
        <w:t>1 Punt</w:t>
      </w:r>
    </w:p>
    <w:p w:rsidR="00E35C14" w:rsidRPr="0054482B" w:rsidRDefault="00E35C14" w:rsidP="00E35C14">
      <w:pPr>
        <w:rPr>
          <w:lang w:val="nl-NL"/>
        </w:rPr>
      </w:pPr>
      <w:r w:rsidRPr="0054482B">
        <w:rPr>
          <w:lang w:val="nl-NL"/>
        </w:rPr>
        <w:t>Kruis het juiste antwoord aan</w:t>
      </w:r>
    </w:p>
    <w:p w:rsidR="00E35C14" w:rsidRPr="0054482B" w:rsidRDefault="00E35C14" w:rsidP="00E35C14">
      <w:pPr>
        <w:rPr>
          <w:lang w:val="nl-NL"/>
        </w:rPr>
      </w:pPr>
      <w:r w:rsidRPr="0054482B">
        <w:rPr>
          <w:lang w:val="nl-NL"/>
        </w:rPr>
        <w:t xml:space="preserve">O ± 15 jaar </w:t>
      </w:r>
      <w:r w:rsidRPr="0054482B">
        <w:rPr>
          <w:lang w:val="nl-NL"/>
        </w:rPr>
        <w:tab/>
        <w:t>O ± 35 jaar</w:t>
      </w:r>
    </w:p>
    <w:p w:rsidR="00453D6B" w:rsidRPr="00F8663E" w:rsidRDefault="00E35C14" w:rsidP="00E35C14">
      <w:pPr>
        <w:rPr>
          <w:lang w:val="nl-NL"/>
        </w:rPr>
      </w:pPr>
      <w:r w:rsidRPr="0054482B">
        <w:rPr>
          <w:lang w:val="nl-NL"/>
        </w:rPr>
        <w:t>O ± 25 jaar</w:t>
      </w:r>
      <w:r w:rsidRPr="0054482B">
        <w:rPr>
          <w:lang w:val="nl-NL"/>
        </w:rPr>
        <w:tab/>
      </w:r>
      <w:r w:rsidR="00D30B7C" w:rsidRPr="00D30B7C">
        <w:rPr>
          <w:b/>
          <w:highlight w:val="green"/>
          <w:lang w:val="nl-NL"/>
        </w:rPr>
        <w:t>X</w:t>
      </w:r>
      <w:r w:rsidRPr="0054482B">
        <w:rPr>
          <w:lang w:val="nl-NL"/>
        </w:rPr>
        <w:t xml:space="preserve"> ± 45 jaar</w:t>
      </w:r>
    </w:p>
    <w:p w:rsidR="00453D6B" w:rsidRDefault="00E35C14" w:rsidP="00453D6B">
      <w:pPr>
        <w:pStyle w:val="Kop3"/>
        <w:rPr>
          <w:lang w:val="nl-NL"/>
        </w:rPr>
      </w:pPr>
      <w:r>
        <w:rPr>
          <w:lang w:val="nl-NL"/>
        </w:rPr>
        <w:t>Op welke vier zaken uit ons dagelijks leven heeft Karel de Grote veel invloed gehad?</w:t>
      </w:r>
    </w:p>
    <w:p w:rsidR="00D30B7C" w:rsidRPr="00D30B7C" w:rsidRDefault="00D30B7C" w:rsidP="00D30B7C">
      <w:pPr>
        <w:ind w:left="0"/>
        <w:rPr>
          <w:color w:val="FF0000"/>
          <w:lang w:val="nl-NL"/>
        </w:rPr>
      </w:pPr>
      <w:r>
        <w:rPr>
          <w:color w:val="FF0000"/>
          <w:lang w:val="nl-NL"/>
        </w:rPr>
        <w:t>Max</w:t>
      </w:r>
      <w:r w:rsidRPr="00D30B7C">
        <w:rPr>
          <w:color w:val="FF0000"/>
          <w:lang w:val="nl-NL"/>
        </w:rPr>
        <w:t>imaal 4 punten, 1 per goed antwoord.</w:t>
      </w:r>
    </w:p>
    <w:p w:rsidR="00453D6B" w:rsidRPr="00D30B7C" w:rsidRDefault="00D30B7C" w:rsidP="00E35C14">
      <w:pPr>
        <w:pStyle w:val="Lijstalinea"/>
        <w:numPr>
          <w:ilvl w:val="0"/>
          <w:numId w:val="6"/>
        </w:numPr>
        <w:rPr>
          <w:color w:val="FF0000"/>
          <w:lang w:val="nl-NL"/>
        </w:rPr>
      </w:pPr>
      <w:r w:rsidRPr="00D30B7C">
        <w:rPr>
          <w:color w:val="FF0000"/>
          <w:lang w:val="nl-NL"/>
        </w:rPr>
        <w:t>Scholen</w:t>
      </w:r>
    </w:p>
    <w:p w:rsidR="00E35C14" w:rsidRPr="00D30B7C" w:rsidRDefault="00D30B7C" w:rsidP="00E35C14">
      <w:pPr>
        <w:pStyle w:val="Lijstalinea"/>
        <w:numPr>
          <w:ilvl w:val="0"/>
          <w:numId w:val="6"/>
        </w:numPr>
        <w:rPr>
          <w:color w:val="FF0000"/>
          <w:lang w:val="nl-NL"/>
        </w:rPr>
      </w:pPr>
      <w:r w:rsidRPr="00D30B7C">
        <w:rPr>
          <w:color w:val="FF0000"/>
          <w:lang w:val="nl-NL"/>
        </w:rPr>
        <w:t>Ziekenhuizen</w:t>
      </w:r>
    </w:p>
    <w:p w:rsidR="00E35C14" w:rsidRPr="00D30B7C" w:rsidRDefault="00D30B7C" w:rsidP="00E35C14">
      <w:pPr>
        <w:pStyle w:val="Lijstalinea"/>
        <w:numPr>
          <w:ilvl w:val="0"/>
          <w:numId w:val="6"/>
        </w:numPr>
        <w:rPr>
          <w:color w:val="FF0000"/>
          <w:lang w:val="nl-NL"/>
        </w:rPr>
      </w:pPr>
      <w:r w:rsidRPr="00D30B7C">
        <w:rPr>
          <w:color w:val="FF0000"/>
          <w:lang w:val="nl-NL"/>
        </w:rPr>
        <w:t>Kerken</w:t>
      </w:r>
    </w:p>
    <w:p w:rsidR="00E35C14" w:rsidRPr="00D30B7C" w:rsidRDefault="00D30B7C" w:rsidP="00E35C14">
      <w:pPr>
        <w:pStyle w:val="Lijstalinea"/>
        <w:numPr>
          <w:ilvl w:val="0"/>
          <w:numId w:val="6"/>
        </w:numPr>
        <w:rPr>
          <w:color w:val="FF0000"/>
          <w:lang w:val="nl-NL"/>
        </w:rPr>
      </w:pPr>
      <w:r w:rsidRPr="00D30B7C">
        <w:rPr>
          <w:color w:val="FF0000"/>
          <w:lang w:val="nl-NL"/>
        </w:rPr>
        <w:t>Drieslagstelsel</w:t>
      </w:r>
    </w:p>
    <w:p w:rsidR="00453D6B" w:rsidRDefault="00F66D70" w:rsidP="00453D6B">
      <w:pPr>
        <w:pStyle w:val="Kop3"/>
        <w:rPr>
          <w:lang w:val="nl-NL"/>
        </w:rPr>
      </w:pPr>
      <w:r>
        <w:rPr>
          <w:lang w:val="nl-NL"/>
        </w:rPr>
        <w:t>Waarom voerde Karel het Leenstelsel in?</w:t>
      </w:r>
    </w:p>
    <w:p w:rsidR="006A10FF" w:rsidRPr="006A10FF" w:rsidRDefault="006A10FF" w:rsidP="006A10FF">
      <w:pPr>
        <w:rPr>
          <w:rFonts w:asciiTheme="majorHAnsi" w:hAnsiTheme="majorHAnsi"/>
          <w:color w:val="FF0000"/>
          <w:lang w:val="nl-NL"/>
        </w:rPr>
      </w:pPr>
      <w:r w:rsidRPr="006A10FF">
        <w:rPr>
          <w:rFonts w:asciiTheme="majorHAnsi" w:hAnsiTheme="majorHAnsi"/>
          <w:color w:val="FF0000"/>
          <w:lang w:val="nl-NL"/>
        </w:rPr>
        <w:t>Maximaal</w:t>
      </w:r>
      <w:r>
        <w:rPr>
          <w:rFonts w:asciiTheme="majorHAnsi" w:hAnsiTheme="majorHAnsi"/>
          <w:color w:val="FF0000"/>
          <w:lang w:val="nl-NL"/>
        </w:rPr>
        <w:t xml:space="preserve"> 2 punten, bijna goed/deels goed is 1 punt.</w:t>
      </w:r>
    </w:p>
    <w:p w:rsidR="006A10FF" w:rsidRPr="006A10FF" w:rsidRDefault="006A10FF" w:rsidP="006A10FF">
      <w:pPr>
        <w:ind w:left="0"/>
        <w:rPr>
          <w:rFonts w:asciiTheme="majorHAnsi" w:hAnsiTheme="majorHAnsi"/>
          <w:color w:val="FF0000"/>
          <w:lang w:val="nl-NL"/>
        </w:rPr>
      </w:pPr>
      <w:r>
        <w:rPr>
          <w:rFonts w:asciiTheme="majorHAnsi" w:hAnsiTheme="majorHAnsi"/>
          <w:color w:val="FF0000"/>
          <w:lang w:val="nl-NL"/>
        </w:rPr>
        <w:t>Mogelijke antwoorden zijn:</w:t>
      </w:r>
    </w:p>
    <w:p w:rsidR="006A10FF" w:rsidRDefault="006A10FF" w:rsidP="006A10FF">
      <w:pPr>
        <w:ind w:left="0"/>
        <w:rPr>
          <w:color w:val="FF0000"/>
          <w:lang w:val="nl-NL"/>
        </w:rPr>
      </w:pPr>
      <w:r>
        <w:rPr>
          <w:color w:val="FF0000"/>
          <w:lang w:val="nl-NL"/>
        </w:rPr>
        <w:t xml:space="preserve">Iets in de richting van: </w:t>
      </w:r>
      <w:r w:rsidRPr="006A10FF">
        <w:rPr>
          <w:color w:val="FF0000"/>
          <w:lang w:val="nl-NL"/>
        </w:rPr>
        <w:t>Omdat zijn rijk te groot was om in zijn eentje te besturen</w:t>
      </w:r>
      <w:r>
        <w:rPr>
          <w:color w:val="FF0000"/>
          <w:lang w:val="nl-NL"/>
        </w:rPr>
        <w:t xml:space="preserve"> </w:t>
      </w:r>
    </w:p>
    <w:p w:rsidR="00453D6B" w:rsidRPr="006A10FF" w:rsidRDefault="006A10FF" w:rsidP="006A10FF">
      <w:pPr>
        <w:ind w:left="0"/>
        <w:rPr>
          <w:color w:val="FF0000"/>
          <w:lang w:val="nl-NL"/>
        </w:rPr>
      </w:pPr>
      <w:r>
        <w:rPr>
          <w:color w:val="FF0000"/>
          <w:lang w:val="nl-NL"/>
        </w:rPr>
        <w:t>Zodat hij zich op grote problemen kon focussen</w:t>
      </w:r>
    </w:p>
    <w:p w:rsidR="00453D6B" w:rsidRDefault="00F66D70" w:rsidP="00453D6B">
      <w:pPr>
        <w:pStyle w:val="Kop3"/>
        <w:rPr>
          <w:lang w:val="nl-NL"/>
        </w:rPr>
      </w:pPr>
      <w:r>
        <w:rPr>
          <w:lang w:val="nl-NL"/>
        </w:rPr>
        <w:t>De werking van het Leenstelsel</w:t>
      </w:r>
    </w:p>
    <w:p w:rsidR="006A10FF" w:rsidRDefault="006A10FF" w:rsidP="006A10FF">
      <w:pPr>
        <w:ind w:left="6480"/>
        <w:rPr>
          <w:rFonts w:asciiTheme="majorHAnsi" w:hAnsiTheme="majorHAnsi"/>
          <w:color w:val="FF0000"/>
          <w:lang w:val="nl-NL"/>
        </w:rPr>
      </w:pPr>
      <w:r>
        <w:rPr>
          <w:rFonts w:asciiTheme="majorHAnsi" w:hAnsiTheme="majorHAnsi"/>
          <w:color w:val="FF0000"/>
          <w:lang w:val="nl-NL"/>
        </w:rPr>
        <w:t>Alles goed:</w:t>
      </w:r>
      <w:r>
        <w:rPr>
          <w:rFonts w:asciiTheme="majorHAnsi" w:hAnsiTheme="majorHAnsi"/>
          <w:color w:val="FF0000"/>
          <w:lang w:val="nl-NL"/>
        </w:rPr>
        <w:tab/>
        <w:t>3 Punten</w:t>
      </w:r>
    </w:p>
    <w:p w:rsidR="006A10FF" w:rsidRDefault="006A10FF" w:rsidP="006A10FF">
      <w:pPr>
        <w:ind w:left="6480"/>
        <w:rPr>
          <w:rFonts w:asciiTheme="majorHAnsi" w:hAnsiTheme="majorHAnsi"/>
          <w:color w:val="FF0000"/>
          <w:lang w:val="nl-NL"/>
        </w:rPr>
      </w:pPr>
      <w:r>
        <w:rPr>
          <w:rFonts w:asciiTheme="majorHAnsi" w:hAnsiTheme="majorHAnsi"/>
          <w:color w:val="FF0000"/>
          <w:lang w:val="nl-NL"/>
        </w:rPr>
        <w:t>5 of 4 goed:</w:t>
      </w:r>
      <w:r>
        <w:rPr>
          <w:rFonts w:asciiTheme="majorHAnsi" w:hAnsiTheme="majorHAnsi"/>
          <w:color w:val="FF0000"/>
          <w:lang w:val="nl-NL"/>
        </w:rPr>
        <w:tab/>
        <w:t>2 Punten</w:t>
      </w:r>
    </w:p>
    <w:p w:rsidR="006A10FF" w:rsidRDefault="006A10FF" w:rsidP="006A10FF">
      <w:pPr>
        <w:ind w:left="6480"/>
        <w:rPr>
          <w:rFonts w:asciiTheme="majorHAnsi" w:hAnsiTheme="majorHAnsi"/>
          <w:color w:val="FF0000"/>
          <w:lang w:val="nl-NL"/>
        </w:rPr>
      </w:pPr>
      <w:r>
        <w:rPr>
          <w:rFonts w:asciiTheme="majorHAnsi" w:hAnsiTheme="majorHAnsi"/>
          <w:color w:val="FF0000"/>
          <w:lang w:val="nl-NL"/>
        </w:rPr>
        <w:t>3 of 2 goed:</w:t>
      </w:r>
      <w:r>
        <w:rPr>
          <w:rFonts w:asciiTheme="majorHAnsi" w:hAnsiTheme="majorHAnsi"/>
          <w:color w:val="FF0000"/>
          <w:lang w:val="nl-NL"/>
        </w:rPr>
        <w:tab/>
        <w:t>1 Punt</w:t>
      </w:r>
    </w:p>
    <w:p w:rsidR="006A10FF" w:rsidRPr="006A10FF" w:rsidRDefault="006A10FF" w:rsidP="006A10FF">
      <w:pPr>
        <w:ind w:left="6480"/>
        <w:rPr>
          <w:rFonts w:asciiTheme="majorHAnsi" w:hAnsiTheme="majorHAnsi"/>
          <w:color w:val="FF0000"/>
          <w:lang w:val="nl-NL"/>
        </w:rPr>
      </w:pPr>
      <w:r>
        <w:rPr>
          <w:rFonts w:asciiTheme="majorHAnsi" w:hAnsiTheme="majorHAnsi"/>
          <w:color w:val="FF0000"/>
          <w:lang w:val="nl-NL"/>
        </w:rPr>
        <w:t>1 of 0 goed:</w:t>
      </w:r>
      <w:r>
        <w:rPr>
          <w:rFonts w:asciiTheme="majorHAnsi" w:hAnsiTheme="majorHAnsi"/>
          <w:color w:val="FF0000"/>
          <w:lang w:val="nl-NL"/>
        </w:rPr>
        <w:tab/>
        <w:t>0 Punten</w:t>
      </w:r>
    </w:p>
    <w:p w:rsidR="00F66D70" w:rsidRDefault="00F66D70" w:rsidP="00F66D70">
      <w:pPr>
        <w:rPr>
          <w:lang w:val="nl-NL"/>
        </w:rPr>
      </w:pPr>
      <w:r>
        <w:rPr>
          <w:lang w:val="nl-NL"/>
        </w:rPr>
        <w:t>Vul de volgende woorden in op de goede plek:</w:t>
      </w:r>
    </w:p>
    <w:p w:rsidR="00F66D70" w:rsidRPr="00F66D70" w:rsidRDefault="00F66D70" w:rsidP="00F66D70">
      <w:pPr>
        <w:jc w:val="center"/>
        <w:rPr>
          <w:b/>
          <w:lang w:val="nl-NL"/>
        </w:rPr>
      </w:pPr>
      <w:r w:rsidRPr="00F66D70">
        <w:rPr>
          <w:b/>
          <w:lang w:val="nl-NL"/>
        </w:rPr>
        <w:t xml:space="preserve">Baas </w:t>
      </w:r>
      <w:r>
        <w:rPr>
          <w:b/>
          <w:lang w:val="nl-NL"/>
        </w:rPr>
        <w:t xml:space="preserve">      </w:t>
      </w:r>
      <w:r w:rsidRPr="00F66D70">
        <w:rPr>
          <w:b/>
          <w:lang w:val="nl-NL"/>
        </w:rPr>
        <w:t>Advies</w:t>
      </w:r>
      <w:r>
        <w:rPr>
          <w:b/>
          <w:lang w:val="nl-NL"/>
        </w:rPr>
        <w:t xml:space="preserve">      </w:t>
      </w:r>
      <w:r w:rsidRPr="00F66D70">
        <w:rPr>
          <w:b/>
          <w:lang w:val="nl-NL"/>
        </w:rPr>
        <w:t xml:space="preserve"> Land</w:t>
      </w:r>
      <w:r>
        <w:rPr>
          <w:b/>
          <w:lang w:val="nl-NL"/>
        </w:rPr>
        <w:t xml:space="preserve">      </w:t>
      </w:r>
      <w:r w:rsidRPr="00F66D70">
        <w:rPr>
          <w:b/>
          <w:lang w:val="nl-NL"/>
        </w:rPr>
        <w:t xml:space="preserve"> Oorlog</w:t>
      </w:r>
      <w:r>
        <w:rPr>
          <w:b/>
          <w:lang w:val="nl-NL"/>
        </w:rPr>
        <w:t xml:space="preserve">      </w:t>
      </w:r>
      <w:r w:rsidRPr="00F66D70">
        <w:rPr>
          <w:b/>
          <w:lang w:val="nl-NL"/>
        </w:rPr>
        <w:t xml:space="preserve"> Belasting</w:t>
      </w:r>
      <w:r>
        <w:rPr>
          <w:b/>
          <w:lang w:val="nl-NL"/>
        </w:rPr>
        <w:t xml:space="preserve">      </w:t>
      </w:r>
      <w:r w:rsidRPr="00F66D70">
        <w:rPr>
          <w:b/>
          <w:lang w:val="nl-NL"/>
        </w:rPr>
        <w:t xml:space="preserve"> Leenmannen</w:t>
      </w:r>
    </w:p>
    <w:p w:rsidR="00453D6B" w:rsidRDefault="00F66D70" w:rsidP="00453D6B">
      <w:pPr>
        <w:rPr>
          <w:lang w:val="nl-NL"/>
        </w:rPr>
      </w:pPr>
      <w:r w:rsidRPr="00F66D70">
        <w:rPr>
          <w:lang w:val="nl-NL"/>
        </w:rPr>
        <w:t xml:space="preserve">Karel heeft </w:t>
      </w:r>
      <w:r w:rsidR="006A10FF">
        <w:rPr>
          <w:color w:val="FF0000"/>
          <w:lang w:val="nl-NL"/>
        </w:rPr>
        <w:t xml:space="preserve">Leenmannen </w:t>
      </w:r>
      <w:r w:rsidRPr="00F66D70">
        <w:rPr>
          <w:lang w:val="nl-NL"/>
        </w:rPr>
        <w:t xml:space="preserve">die hem helpen bij het besturen van zijn rijk. Zij geven hem </w:t>
      </w:r>
      <w:r w:rsidR="006A10FF">
        <w:rPr>
          <w:color w:val="FF0000"/>
          <w:lang w:val="nl-NL"/>
        </w:rPr>
        <w:t>Advies</w:t>
      </w:r>
      <w:r w:rsidRPr="00F66D70">
        <w:rPr>
          <w:lang w:val="nl-NL"/>
        </w:rPr>
        <w:t xml:space="preserve"> en helpen hem in tijden van </w:t>
      </w:r>
      <w:r w:rsidR="006A10FF">
        <w:rPr>
          <w:color w:val="FF0000"/>
          <w:lang w:val="nl-NL"/>
        </w:rPr>
        <w:t>Oorlog</w:t>
      </w:r>
      <w:r w:rsidRPr="00F66D70">
        <w:rPr>
          <w:lang w:val="nl-NL"/>
        </w:rPr>
        <w:t xml:space="preserve"> met geld en soldaten. In ruil daarvoor krijgen deze mannen een stuk </w:t>
      </w:r>
      <w:r w:rsidR="006A10FF">
        <w:rPr>
          <w:color w:val="FF0000"/>
          <w:lang w:val="nl-NL"/>
        </w:rPr>
        <w:t>Land</w:t>
      </w:r>
      <w:r w:rsidRPr="00F66D70">
        <w:rPr>
          <w:lang w:val="nl-NL"/>
        </w:rPr>
        <w:t xml:space="preserve"> te leen. Over dit stuk land worden de mannen de </w:t>
      </w:r>
      <w:r w:rsidR="006A10FF">
        <w:rPr>
          <w:color w:val="FF0000"/>
          <w:lang w:val="nl-NL"/>
        </w:rPr>
        <w:t>Baas</w:t>
      </w:r>
      <w:r w:rsidRPr="00F66D70">
        <w:rPr>
          <w:lang w:val="nl-NL"/>
        </w:rPr>
        <w:t xml:space="preserve"> De mensen die er wonen moeten </w:t>
      </w:r>
      <w:r w:rsidR="006A10FF">
        <w:rPr>
          <w:color w:val="FF0000"/>
          <w:lang w:val="nl-NL"/>
        </w:rPr>
        <w:t>Belasting</w:t>
      </w:r>
      <w:r w:rsidRPr="00F66D70">
        <w:rPr>
          <w:lang w:val="nl-NL"/>
        </w:rPr>
        <w:t xml:space="preserve"> aan de leenman betalen. Dat kan geld zijn, eten of andere spullen.</w:t>
      </w:r>
    </w:p>
    <w:p w:rsidR="006A10FF" w:rsidRPr="00F8663E" w:rsidRDefault="006A10FF" w:rsidP="00453D6B">
      <w:pPr>
        <w:rPr>
          <w:lang w:val="nl-NL"/>
        </w:rPr>
      </w:pPr>
    </w:p>
    <w:p w:rsidR="00453D6B" w:rsidRPr="00F8663E" w:rsidRDefault="00C32EB5" w:rsidP="00C32EB5">
      <w:pPr>
        <w:pStyle w:val="Kop3"/>
        <w:pBdr>
          <w:top w:val="single" w:sz="4" w:space="0" w:color="7F7F7F" w:themeColor="text1" w:themeTint="80"/>
        </w:pBdr>
        <w:rPr>
          <w:lang w:val="nl-NL"/>
        </w:rPr>
      </w:pPr>
      <w:r>
        <w:rPr>
          <w:lang w:val="nl-NL"/>
        </w:rPr>
        <w:lastRenderedPageBreak/>
        <w:t>De paltsen van Karel de Grote</w:t>
      </w:r>
    </w:p>
    <w:p w:rsidR="00453D6B" w:rsidRDefault="00C32EB5" w:rsidP="00453D6B">
      <w:pPr>
        <w:rPr>
          <w:lang w:val="nl-NL"/>
        </w:rPr>
      </w:pPr>
      <w:r w:rsidRPr="00C32EB5">
        <w:rPr>
          <w:lang w:val="nl-NL"/>
        </w:rPr>
        <w:t>In sommige graafschappen laat Karel paleizen bouwen. Die paleizen heten paltsen. Keizer Karel woont niet op één plek. Hij reist met zijn hofhouding van de ene palts naar de andere.</w:t>
      </w:r>
      <w:r>
        <w:rPr>
          <w:lang w:val="nl-NL"/>
        </w:rPr>
        <w:t xml:space="preserve"> Waarom doet Karel dit?</w:t>
      </w:r>
    </w:p>
    <w:p w:rsidR="006A10FF" w:rsidRDefault="006A10FF" w:rsidP="00453D6B">
      <w:pPr>
        <w:rPr>
          <w:rFonts w:asciiTheme="majorHAnsi" w:hAnsiTheme="majorHAnsi"/>
          <w:color w:val="FF0000"/>
          <w:lang w:val="nl-NL"/>
        </w:rPr>
      </w:pPr>
      <w:r w:rsidRPr="006A10FF">
        <w:rPr>
          <w:rFonts w:asciiTheme="majorHAnsi" w:hAnsiTheme="majorHAnsi"/>
          <w:color w:val="FF0000"/>
          <w:lang w:val="nl-NL"/>
        </w:rPr>
        <w:t>Maximaal</w:t>
      </w:r>
      <w:r>
        <w:rPr>
          <w:rFonts w:asciiTheme="majorHAnsi" w:hAnsiTheme="majorHAnsi"/>
          <w:color w:val="FF0000"/>
          <w:lang w:val="nl-NL"/>
        </w:rPr>
        <w:t xml:space="preserve"> 2 punten, bijna goed/deels goed is 1 punt.</w:t>
      </w:r>
    </w:p>
    <w:p w:rsidR="006A10FF" w:rsidRDefault="006A10FF" w:rsidP="00453D6B">
      <w:pPr>
        <w:rPr>
          <w:rFonts w:asciiTheme="majorHAnsi" w:hAnsiTheme="majorHAnsi"/>
          <w:color w:val="FF0000"/>
          <w:lang w:val="nl-NL"/>
        </w:rPr>
      </w:pPr>
      <w:r>
        <w:rPr>
          <w:rFonts w:asciiTheme="majorHAnsi" w:hAnsiTheme="majorHAnsi"/>
          <w:color w:val="FF0000"/>
          <w:lang w:val="nl-NL"/>
        </w:rPr>
        <w:t xml:space="preserve">Mogelijke antwoorden zijn: </w:t>
      </w:r>
    </w:p>
    <w:p w:rsidR="006A10FF" w:rsidRDefault="006A10FF" w:rsidP="00453D6B">
      <w:pPr>
        <w:rPr>
          <w:color w:val="FF0000"/>
          <w:lang w:val="nl-NL"/>
        </w:rPr>
      </w:pPr>
      <w:r w:rsidRPr="006A10FF">
        <w:rPr>
          <w:color w:val="FF0000"/>
          <w:lang w:val="nl-NL"/>
        </w:rPr>
        <w:t xml:space="preserve">Doordat Karel naar paltsen ging, zagen alle mensen hem weer en werden ze herinnerd aan </w:t>
      </w:r>
      <w:r>
        <w:rPr>
          <w:color w:val="FF0000"/>
          <w:lang w:val="nl-NL"/>
        </w:rPr>
        <w:t>het feit dat hij hun keizer was.</w:t>
      </w:r>
    </w:p>
    <w:p w:rsidR="006A10FF" w:rsidRDefault="006A10FF" w:rsidP="00453D6B">
      <w:pPr>
        <w:rPr>
          <w:color w:val="FF0000"/>
          <w:lang w:val="nl-NL"/>
        </w:rPr>
      </w:pPr>
      <w:r w:rsidRPr="006A10FF">
        <w:rPr>
          <w:color w:val="FF0000"/>
          <w:lang w:val="nl-NL"/>
        </w:rPr>
        <w:t>Wanneer deze mensen hem in het echt hadden gezien, waren ze minder snel geneigd om in opstand te komen of een ander persoon op de troon te willen.</w:t>
      </w:r>
      <w:r>
        <w:rPr>
          <w:color w:val="FF0000"/>
          <w:lang w:val="nl-NL"/>
        </w:rPr>
        <w:t xml:space="preserve"> </w:t>
      </w:r>
    </w:p>
    <w:p w:rsidR="00FD7AA4" w:rsidRPr="006A10FF" w:rsidRDefault="006A10FF" w:rsidP="00453D6B">
      <w:pPr>
        <w:rPr>
          <w:color w:val="FF0000"/>
          <w:lang w:val="nl-NL"/>
        </w:rPr>
      </w:pPr>
      <w:r>
        <w:rPr>
          <w:color w:val="FF0000"/>
          <w:lang w:val="nl-NL"/>
        </w:rPr>
        <w:t>Zijn rijk was te groot om vanuit één plek te besturen.</w:t>
      </w:r>
    </w:p>
    <w:p w:rsidR="00FD7AA4" w:rsidRDefault="00FD7AA4" w:rsidP="00453D6B">
      <w:pPr>
        <w:rPr>
          <w:lang w:val="nl-NL"/>
        </w:rPr>
      </w:pPr>
    </w:p>
    <w:p w:rsidR="00FD7AA4" w:rsidRPr="00F8663E" w:rsidRDefault="00FD7AA4" w:rsidP="00453D6B">
      <w:pPr>
        <w:rPr>
          <w:lang w:val="nl-NL"/>
        </w:rPr>
      </w:pPr>
    </w:p>
    <w:p w:rsidR="00453D6B" w:rsidRPr="00F8663E" w:rsidRDefault="00C32EB5" w:rsidP="00453D6B">
      <w:pPr>
        <w:pStyle w:val="Kop3"/>
        <w:rPr>
          <w:lang w:val="nl-NL"/>
        </w:rPr>
      </w:pPr>
      <w:r>
        <w:rPr>
          <w:lang w:val="nl-NL"/>
        </w:rPr>
        <w:t>De Kunst in de tijd van Karel de Grote</w:t>
      </w:r>
    </w:p>
    <w:p w:rsidR="00210D26" w:rsidRDefault="00C32EB5" w:rsidP="00453D6B">
      <w:pPr>
        <w:rPr>
          <w:lang w:val="nl-NL"/>
        </w:rPr>
      </w:pPr>
      <w:r>
        <w:rPr>
          <w:lang w:val="nl-NL"/>
        </w:rPr>
        <w:t xml:space="preserve">Kijk naar de afbeeldingen hieronder en schrijf de juiste soort kunst erbij. </w:t>
      </w:r>
      <w:r>
        <w:rPr>
          <w:lang w:val="nl-NL"/>
        </w:rPr>
        <w:br/>
        <w:t>Kies uit: Edelsmeedkunst, Schilderkunst en Ivoorsnijkunst.</w:t>
      </w:r>
    </w:p>
    <w:p w:rsidR="00FD7AA4" w:rsidRDefault="00210D26" w:rsidP="00453D6B">
      <w:pPr>
        <w:rPr>
          <w:rFonts w:asciiTheme="majorHAnsi" w:hAnsiTheme="majorHAnsi"/>
          <w:noProof/>
          <w:color w:val="FF0000"/>
          <w:lang w:val="nl-NL" w:eastAsia="nl-NL"/>
        </w:rPr>
      </w:pPr>
      <w:r>
        <w:rPr>
          <w:noProof/>
          <w:lang w:val="nl-NL" w:eastAsia="nl-NL"/>
        </w:rPr>
        <w:tab/>
      </w:r>
      <w:r>
        <w:rPr>
          <w:noProof/>
          <w:lang w:val="nl-NL" w:eastAsia="nl-NL"/>
        </w:rPr>
        <w:tab/>
      </w:r>
      <w:r>
        <w:rPr>
          <w:noProof/>
          <w:lang w:val="nl-NL" w:eastAsia="nl-NL"/>
        </w:rPr>
        <w:tab/>
      </w:r>
      <w:r>
        <w:rPr>
          <w:noProof/>
          <w:lang w:val="nl-NL" w:eastAsia="nl-NL"/>
        </w:rPr>
        <w:tab/>
      </w:r>
      <w:r>
        <w:rPr>
          <w:noProof/>
          <w:lang w:val="nl-NL" w:eastAsia="nl-NL"/>
        </w:rPr>
        <w:tab/>
      </w:r>
      <w:r>
        <w:rPr>
          <w:noProof/>
          <w:lang w:val="nl-NL" w:eastAsia="nl-NL"/>
        </w:rPr>
        <w:tab/>
      </w:r>
      <w:r>
        <w:rPr>
          <w:noProof/>
          <w:lang w:val="nl-NL" w:eastAsia="nl-NL"/>
        </w:rPr>
        <w:tab/>
      </w:r>
      <w:r>
        <w:rPr>
          <w:noProof/>
          <w:lang w:val="nl-NL" w:eastAsia="nl-NL"/>
        </w:rPr>
        <w:tab/>
      </w:r>
      <w:r>
        <w:rPr>
          <w:noProof/>
          <w:lang w:val="nl-NL" w:eastAsia="nl-NL"/>
        </w:rPr>
        <w:tab/>
      </w:r>
      <w:r>
        <w:rPr>
          <w:rFonts w:asciiTheme="majorHAnsi" w:hAnsiTheme="majorHAnsi"/>
          <w:noProof/>
          <w:color w:val="FF0000"/>
          <w:lang w:val="nl-NL" w:eastAsia="nl-NL"/>
        </w:rPr>
        <w:t>Alles goed:</w:t>
      </w:r>
      <w:r>
        <w:rPr>
          <w:rFonts w:asciiTheme="majorHAnsi" w:hAnsiTheme="majorHAnsi"/>
          <w:noProof/>
          <w:color w:val="FF0000"/>
          <w:lang w:val="nl-NL" w:eastAsia="nl-NL"/>
        </w:rPr>
        <w:tab/>
        <w:t>2 Punten</w:t>
      </w:r>
    </w:p>
    <w:p w:rsidR="00210D26" w:rsidRDefault="00210D26" w:rsidP="00453D6B">
      <w:pPr>
        <w:rPr>
          <w:rFonts w:asciiTheme="majorHAnsi" w:hAnsiTheme="majorHAnsi"/>
          <w:noProof/>
          <w:color w:val="FF0000"/>
          <w:lang w:val="nl-NL" w:eastAsia="nl-NL"/>
        </w:rPr>
      </w:pPr>
      <w:r>
        <w:rPr>
          <w:rFonts w:asciiTheme="majorHAnsi" w:hAnsiTheme="majorHAnsi"/>
          <w:noProof/>
          <w:color w:val="FF0000"/>
          <w:lang w:val="nl-NL" w:eastAsia="nl-NL"/>
        </w:rPr>
        <w:tab/>
      </w:r>
      <w:r>
        <w:rPr>
          <w:rFonts w:asciiTheme="majorHAnsi" w:hAnsiTheme="majorHAnsi"/>
          <w:noProof/>
          <w:color w:val="FF0000"/>
          <w:lang w:val="nl-NL" w:eastAsia="nl-NL"/>
        </w:rPr>
        <w:tab/>
      </w:r>
      <w:r>
        <w:rPr>
          <w:rFonts w:asciiTheme="majorHAnsi" w:hAnsiTheme="majorHAnsi"/>
          <w:noProof/>
          <w:color w:val="FF0000"/>
          <w:lang w:val="nl-NL" w:eastAsia="nl-NL"/>
        </w:rPr>
        <w:tab/>
      </w:r>
      <w:r>
        <w:rPr>
          <w:rFonts w:asciiTheme="majorHAnsi" w:hAnsiTheme="majorHAnsi"/>
          <w:noProof/>
          <w:color w:val="FF0000"/>
          <w:lang w:val="nl-NL" w:eastAsia="nl-NL"/>
        </w:rPr>
        <w:tab/>
      </w:r>
      <w:r>
        <w:rPr>
          <w:rFonts w:asciiTheme="majorHAnsi" w:hAnsiTheme="majorHAnsi"/>
          <w:noProof/>
          <w:color w:val="FF0000"/>
          <w:lang w:val="nl-NL" w:eastAsia="nl-NL"/>
        </w:rPr>
        <w:tab/>
      </w:r>
      <w:r>
        <w:rPr>
          <w:rFonts w:asciiTheme="majorHAnsi" w:hAnsiTheme="majorHAnsi"/>
          <w:noProof/>
          <w:color w:val="FF0000"/>
          <w:lang w:val="nl-NL" w:eastAsia="nl-NL"/>
        </w:rPr>
        <w:tab/>
      </w:r>
      <w:r>
        <w:rPr>
          <w:rFonts w:asciiTheme="majorHAnsi" w:hAnsiTheme="majorHAnsi"/>
          <w:noProof/>
          <w:color w:val="FF0000"/>
          <w:lang w:val="nl-NL" w:eastAsia="nl-NL"/>
        </w:rPr>
        <w:tab/>
      </w:r>
      <w:r>
        <w:rPr>
          <w:rFonts w:asciiTheme="majorHAnsi" w:hAnsiTheme="majorHAnsi"/>
          <w:noProof/>
          <w:color w:val="FF0000"/>
          <w:lang w:val="nl-NL" w:eastAsia="nl-NL"/>
        </w:rPr>
        <w:tab/>
      </w:r>
      <w:r>
        <w:rPr>
          <w:rFonts w:asciiTheme="majorHAnsi" w:hAnsiTheme="majorHAnsi"/>
          <w:noProof/>
          <w:color w:val="FF0000"/>
          <w:lang w:val="nl-NL" w:eastAsia="nl-NL"/>
        </w:rPr>
        <w:tab/>
        <w:t>2  goed:</w:t>
      </w:r>
      <w:r>
        <w:rPr>
          <w:rFonts w:asciiTheme="majorHAnsi" w:hAnsiTheme="majorHAnsi"/>
          <w:noProof/>
          <w:color w:val="FF0000"/>
          <w:lang w:val="nl-NL" w:eastAsia="nl-NL"/>
        </w:rPr>
        <w:tab/>
        <w:t>1 Punt</w:t>
      </w:r>
    </w:p>
    <w:p w:rsidR="00210D26" w:rsidRPr="00210D26" w:rsidRDefault="00210D26" w:rsidP="00453D6B">
      <w:pPr>
        <w:rPr>
          <w:rFonts w:asciiTheme="majorHAnsi" w:hAnsiTheme="majorHAnsi"/>
          <w:noProof/>
          <w:color w:val="FF0000"/>
          <w:lang w:val="nl-NL" w:eastAsia="nl-NL"/>
        </w:rPr>
      </w:pPr>
      <w:r>
        <w:rPr>
          <w:rFonts w:asciiTheme="majorHAnsi" w:hAnsiTheme="majorHAnsi"/>
          <w:noProof/>
          <w:color w:val="FF0000"/>
          <w:lang w:val="nl-NL" w:eastAsia="nl-NL"/>
        </w:rPr>
        <w:tab/>
      </w:r>
      <w:r>
        <w:rPr>
          <w:rFonts w:asciiTheme="majorHAnsi" w:hAnsiTheme="majorHAnsi"/>
          <w:noProof/>
          <w:color w:val="FF0000"/>
          <w:lang w:val="nl-NL" w:eastAsia="nl-NL"/>
        </w:rPr>
        <w:tab/>
      </w:r>
      <w:r>
        <w:rPr>
          <w:rFonts w:asciiTheme="majorHAnsi" w:hAnsiTheme="majorHAnsi"/>
          <w:noProof/>
          <w:color w:val="FF0000"/>
          <w:lang w:val="nl-NL" w:eastAsia="nl-NL"/>
        </w:rPr>
        <w:tab/>
      </w:r>
      <w:r>
        <w:rPr>
          <w:rFonts w:asciiTheme="majorHAnsi" w:hAnsiTheme="majorHAnsi"/>
          <w:noProof/>
          <w:color w:val="FF0000"/>
          <w:lang w:val="nl-NL" w:eastAsia="nl-NL"/>
        </w:rPr>
        <w:tab/>
      </w:r>
      <w:r>
        <w:rPr>
          <w:rFonts w:asciiTheme="majorHAnsi" w:hAnsiTheme="majorHAnsi"/>
          <w:noProof/>
          <w:color w:val="FF0000"/>
          <w:lang w:val="nl-NL" w:eastAsia="nl-NL"/>
        </w:rPr>
        <w:tab/>
      </w:r>
      <w:r>
        <w:rPr>
          <w:rFonts w:asciiTheme="majorHAnsi" w:hAnsiTheme="majorHAnsi"/>
          <w:noProof/>
          <w:color w:val="FF0000"/>
          <w:lang w:val="nl-NL" w:eastAsia="nl-NL"/>
        </w:rPr>
        <w:tab/>
      </w:r>
      <w:r>
        <w:rPr>
          <w:rFonts w:asciiTheme="majorHAnsi" w:hAnsiTheme="majorHAnsi"/>
          <w:noProof/>
          <w:color w:val="FF0000"/>
          <w:lang w:val="nl-NL" w:eastAsia="nl-NL"/>
        </w:rPr>
        <w:tab/>
      </w:r>
      <w:r>
        <w:rPr>
          <w:rFonts w:asciiTheme="majorHAnsi" w:hAnsiTheme="majorHAnsi"/>
          <w:noProof/>
          <w:color w:val="FF0000"/>
          <w:lang w:val="nl-NL" w:eastAsia="nl-NL"/>
        </w:rPr>
        <w:tab/>
      </w:r>
      <w:r>
        <w:rPr>
          <w:rFonts w:asciiTheme="majorHAnsi" w:hAnsiTheme="majorHAnsi"/>
          <w:noProof/>
          <w:color w:val="FF0000"/>
          <w:lang w:val="nl-NL" w:eastAsia="nl-NL"/>
        </w:rPr>
        <w:tab/>
        <w:t>1 of 0 goed:</w:t>
      </w:r>
      <w:r>
        <w:rPr>
          <w:rFonts w:asciiTheme="majorHAnsi" w:hAnsiTheme="majorHAnsi"/>
          <w:noProof/>
          <w:color w:val="FF0000"/>
          <w:lang w:val="nl-NL" w:eastAsia="nl-NL"/>
        </w:rPr>
        <w:tab/>
        <w:t>0 Punten</w:t>
      </w:r>
    </w:p>
    <w:p w:rsidR="00453D6B" w:rsidRDefault="00C32EB5" w:rsidP="00453D6B">
      <w:pPr>
        <w:rPr>
          <w:lang w:val="nl-NL"/>
        </w:rPr>
      </w:pPr>
      <w:r>
        <w:rPr>
          <w:noProof/>
          <w:lang w:val="nl-NL" w:eastAsia="nl-NL"/>
        </w:rPr>
        <w:drawing>
          <wp:inline distT="0" distB="0" distL="0" distR="0">
            <wp:extent cx="1443489" cy="1443726"/>
            <wp:effectExtent l="0" t="0" r="4445" b="4445"/>
            <wp:docPr id="4" name="Picture 4" descr="http://maken.wikiwijs.nl/generated/s200x200_8c4486ed5c77f79354f95891edea492b610f863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maken.wikiwijs.nl/generated/s200x200_8c4486ed5c77f79354f95891edea492b610f863d.jpg"/>
                    <pic:cNvPicPr>
                      <a:picLocks noChangeAspect="1" noChangeArrowheads="1"/>
                    </pic:cNvPicPr>
                  </pic:nvPicPr>
                  <pic:blipFill rotWithShape="1">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0445" r="14367"/>
                    <a:stretch/>
                  </pic:blipFill>
                  <pic:spPr bwMode="auto">
                    <a:xfrm>
                      <a:off x="0" y="0"/>
                      <a:ext cx="1445860" cy="1446097"/>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sidR="00FD7AA4">
        <w:rPr>
          <w:lang w:val="nl-NL"/>
        </w:rPr>
        <w:tab/>
      </w:r>
      <w:r w:rsidR="00FD7AA4">
        <w:rPr>
          <w:noProof/>
          <w:lang w:val="nl-NL" w:eastAsia="nl-NL"/>
        </w:rPr>
        <w:drawing>
          <wp:inline distT="0" distB="0" distL="0" distR="0">
            <wp:extent cx="1874520" cy="1443419"/>
            <wp:effectExtent l="0" t="0" r="0" b="4445"/>
            <wp:docPr id="7" name="Picture 7" descr="https://upload.wikimedia.org/wikipedia/commons/thumb/5/5e/Stavelot.Triptych.jpg/1169px-Stavelot.Tripty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upload.wikimedia.org/wikipedia/commons/thumb/5/5e/Stavelot.Triptych.jpg/1169px-Stavelot.Triptych.jpg"/>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00228" cy="1463215"/>
                    </a:xfrm>
                    <a:prstGeom prst="rect">
                      <a:avLst/>
                    </a:prstGeom>
                    <a:noFill/>
                    <a:ln>
                      <a:noFill/>
                    </a:ln>
                  </pic:spPr>
                </pic:pic>
              </a:graphicData>
            </a:graphic>
          </wp:inline>
        </w:drawing>
      </w:r>
      <w:r w:rsidR="00FD7AA4">
        <w:rPr>
          <w:lang w:val="nl-NL"/>
        </w:rPr>
        <w:tab/>
      </w:r>
      <w:r w:rsidR="00FD7AA4">
        <w:rPr>
          <w:noProof/>
          <w:lang w:val="nl-NL" w:eastAsia="nl-NL"/>
        </w:rPr>
        <w:drawing>
          <wp:inline distT="0" distB="0" distL="0" distR="0">
            <wp:extent cx="1046947" cy="1439411"/>
            <wp:effectExtent l="0" t="0" r="1270" b="8890"/>
            <wp:docPr id="8" name="Picture 8" descr="http://maken.wikiwijs.nl/userfiles/4c98bcee61994f4c31e736311e6fa986c3c73a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maken.wikiwijs.nl/userfiles/4c98bcee61994f4c31e736311e6fa986c3c73a66.jpg"/>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73496" cy="1475912"/>
                    </a:xfrm>
                    <a:prstGeom prst="rect">
                      <a:avLst/>
                    </a:prstGeom>
                    <a:noFill/>
                    <a:ln>
                      <a:noFill/>
                    </a:ln>
                  </pic:spPr>
                </pic:pic>
              </a:graphicData>
            </a:graphic>
          </wp:inline>
        </w:drawing>
      </w:r>
    </w:p>
    <w:p w:rsidR="00FD7AA4" w:rsidRDefault="00FD7AA4" w:rsidP="00453D6B">
      <w:pPr>
        <w:rPr>
          <w:color w:val="FF0000"/>
          <w:lang w:val="nl-NL"/>
        </w:rPr>
      </w:pPr>
      <w:r>
        <w:rPr>
          <w:lang w:val="nl-NL"/>
        </w:rPr>
        <w:t>1</w:t>
      </w:r>
      <w:r w:rsidR="00210D26">
        <w:rPr>
          <w:color w:val="FF0000"/>
          <w:lang w:val="nl-NL"/>
        </w:rPr>
        <w:t>Schilderkunst</w:t>
      </w:r>
      <w:r w:rsidR="00210D26">
        <w:rPr>
          <w:color w:val="FF0000"/>
          <w:lang w:val="nl-NL"/>
        </w:rPr>
        <w:tab/>
      </w:r>
      <w:r>
        <w:rPr>
          <w:lang w:val="nl-NL"/>
        </w:rPr>
        <w:tab/>
        <w:t>2</w:t>
      </w:r>
      <w:r w:rsidR="00210D26">
        <w:rPr>
          <w:color w:val="FF0000"/>
          <w:lang w:val="nl-NL"/>
        </w:rPr>
        <w:t>Edelsmeedkunst</w:t>
      </w:r>
      <w:r w:rsidR="00210D26">
        <w:rPr>
          <w:color w:val="FF0000"/>
          <w:lang w:val="nl-NL"/>
        </w:rPr>
        <w:tab/>
      </w:r>
      <w:r w:rsidR="00210D26">
        <w:rPr>
          <w:color w:val="FF0000"/>
          <w:lang w:val="nl-NL"/>
        </w:rPr>
        <w:tab/>
      </w:r>
      <w:r w:rsidR="00210D26">
        <w:rPr>
          <w:color w:val="FF0000"/>
          <w:lang w:val="nl-NL"/>
        </w:rPr>
        <w:tab/>
      </w:r>
      <w:r>
        <w:rPr>
          <w:lang w:val="nl-NL"/>
        </w:rPr>
        <w:t>3</w:t>
      </w:r>
      <w:r w:rsidR="00210D26">
        <w:rPr>
          <w:color w:val="FF0000"/>
          <w:lang w:val="nl-NL"/>
        </w:rPr>
        <w:t>Ivoorsnijkunst</w:t>
      </w:r>
    </w:p>
    <w:p w:rsidR="00210D26" w:rsidRDefault="00210D26" w:rsidP="00453D6B">
      <w:pPr>
        <w:rPr>
          <w:lang w:val="nl-NL"/>
        </w:rPr>
      </w:pPr>
    </w:p>
    <w:p w:rsidR="00210D26" w:rsidRPr="00F8663E" w:rsidRDefault="00210D26" w:rsidP="00453D6B">
      <w:pPr>
        <w:rPr>
          <w:lang w:val="nl-NL"/>
        </w:rPr>
      </w:pPr>
    </w:p>
    <w:p w:rsidR="005A4D9C" w:rsidRDefault="00453D6B">
      <w:pPr>
        <w:pStyle w:val="Kop3"/>
        <w:rPr>
          <w:lang w:val="nl-NL"/>
        </w:rPr>
      </w:pPr>
      <w:r w:rsidRPr="00F8663E">
        <w:rPr>
          <w:color w:val="FF0000"/>
          <w:lang w:val="nl-NL"/>
        </w:rPr>
        <w:lastRenderedPageBreak/>
        <w:t>Bonus vraag</w:t>
      </w:r>
      <w:r w:rsidRPr="00F8663E">
        <w:rPr>
          <w:lang w:val="nl-NL"/>
        </w:rPr>
        <w:t>: Karel de Grote veroverde in 774 een groot gedeelte van Italië, hoe heette het volk dat hier toen woonde?</w:t>
      </w:r>
      <w:r w:rsidR="00FD7AA4">
        <w:rPr>
          <w:lang w:val="nl-NL"/>
        </w:rPr>
        <w:t xml:space="preserve"> En hoe Heette hun koning? En waarom viel Karel de grote hen aan? </w:t>
      </w:r>
    </w:p>
    <w:p w:rsidR="00210D26" w:rsidRPr="00210D26" w:rsidRDefault="00210D26" w:rsidP="00210D26">
      <w:pPr>
        <w:rPr>
          <w:color w:val="FF0000"/>
          <w:lang w:val="nl-NL"/>
        </w:rPr>
      </w:pPr>
      <w:r>
        <w:rPr>
          <w:rFonts w:asciiTheme="majorHAnsi" w:eastAsiaTheme="majorEastAsia" w:hAnsiTheme="majorHAnsi" w:cstheme="majorBidi"/>
          <w:color w:val="FF0000"/>
          <w:lang w:val="nl-NL"/>
        </w:rPr>
        <w:t>Maximaal 3 punten, voor elk goed beantwoorde deel van de vraag</w:t>
      </w:r>
    </w:p>
    <w:p w:rsidR="005A4D9C" w:rsidRPr="00F8663E" w:rsidRDefault="00210D26">
      <w:pPr>
        <w:rPr>
          <w:lang w:val="nl-NL"/>
        </w:rPr>
      </w:pPr>
      <w:r>
        <w:rPr>
          <w:color w:val="FF0000"/>
          <w:lang w:val="nl-NL"/>
        </w:rPr>
        <w:t xml:space="preserve">Ze heetten de </w:t>
      </w:r>
      <w:proofErr w:type="spellStart"/>
      <w:r>
        <w:rPr>
          <w:color w:val="FF0000"/>
          <w:lang w:val="nl-NL"/>
        </w:rPr>
        <w:t>Langobarden</w:t>
      </w:r>
      <w:proofErr w:type="spellEnd"/>
      <w:r>
        <w:rPr>
          <w:color w:val="FF0000"/>
          <w:lang w:val="nl-NL"/>
        </w:rPr>
        <w:t xml:space="preserve">, hun koning heette </w:t>
      </w:r>
      <w:proofErr w:type="spellStart"/>
      <w:r w:rsidRPr="00210D26">
        <w:rPr>
          <w:color w:val="FF0000"/>
          <w:lang w:val="nl-NL"/>
        </w:rPr>
        <w:t>Desiderius</w:t>
      </w:r>
      <w:proofErr w:type="spellEnd"/>
      <w:r>
        <w:rPr>
          <w:color w:val="FF0000"/>
          <w:lang w:val="nl-NL"/>
        </w:rPr>
        <w:t xml:space="preserve"> en Karel viel aan om de Paus te helpen. </w:t>
      </w:r>
    </w:p>
    <w:p w:rsidR="00453D6B" w:rsidRDefault="00453D6B" w:rsidP="00453D6B">
      <w:pPr>
        <w:pStyle w:val="Kop3"/>
        <w:rPr>
          <w:lang w:val="nl-NL"/>
        </w:rPr>
      </w:pPr>
      <w:r w:rsidRPr="00F8663E">
        <w:rPr>
          <w:color w:val="FF0000"/>
          <w:lang w:val="nl-NL"/>
        </w:rPr>
        <w:t>Bonus vraag</w:t>
      </w:r>
      <w:r w:rsidRPr="00F8663E">
        <w:rPr>
          <w:lang w:val="nl-NL"/>
        </w:rPr>
        <w:t xml:space="preserve">: Karel de Grote wordt ook wel eens </w:t>
      </w:r>
      <w:r w:rsidRPr="00F8663E">
        <w:rPr>
          <w:i/>
          <w:lang w:val="nl-NL"/>
        </w:rPr>
        <w:t xml:space="preserve">Pater </w:t>
      </w:r>
      <w:proofErr w:type="spellStart"/>
      <w:r w:rsidRPr="00F8663E">
        <w:rPr>
          <w:i/>
          <w:lang w:val="nl-NL"/>
        </w:rPr>
        <w:t>Europae</w:t>
      </w:r>
      <w:proofErr w:type="spellEnd"/>
      <w:r w:rsidRPr="00F8663E">
        <w:rPr>
          <w:lang w:val="nl-NL"/>
        </w:rPr>
        <w:t xml:space="preserve"> genoemd. Dat betekent ‘vader van Europa’ in het Latijn. Waarom wordt hij zo genoemd?</w:t>
      </w:r>
    </w:p>
    <w:p w:rsidR="00210D26" w:rsidRPr="00210D26" w:rsidRDefault="00210D26" w:rsidP="00210D26">
      <w:pPr>
        <w:rPr>
          <w:color w:val="FF0000"/>
          <w:lang w:val="nl-NL"/>
        </w:rPr>
      </w:pPr>
      <w:r>
        <w:rPr>
          <w:rFonts w:asciiTheme="majorHAnsi" w:eastAsiaTheme="majorEastAsia" w:hAnsiTheme="majorHAnsi" w:cstheme="majorBidi"/>
          <w:color w:val="FF0000"/>
          <w:lang w:val="nl-NL"/>
        </w:rPr>
        <w:t xml:space="preserve">Maximaal 4 punten, </w:t>
      </w:r>
      <w:r>
        <w:rPr>
          <w:rFonts w:asciiTheme="majorHAnsi" w:hAnsiTheme="majorHAnsi"/>
          <w:color w:val="FF0000"/>
          <w:lang w:val="nl-NL"/>
        </w:rPr>
        <w:t>bijna goed/deels goed is 2 punten.</w:t>
      </w:r>
    </w:p>
    <w:p w:rsidR="00453D6B" w:rsidRPr="00F8663E" w:rsidRDefault="00210D26" w:rsidP="00453D6B">
      <w:pPr>
        <w:rPr>
          <w:lang w:val="nl-NL"/>
        </w:rPr>
      </w:pPr>
      <w:r>
        <w:rPr>
          <w:color w:val="FF0000"/>
          <w:lang w:val="nl-NL"/>
        </w:rPr>
        <w:t>Karel maakte van zijn rijk een eenheid (door middel van het invoeren van één religie en één munteenheid) en was hiermee de grondlegger van de culturele eenheid in Europa.</w:t>
      </w:r>
    </w:p>
    <w:p w:rsidR="00453D6B" w:rsidRDefault="00453D6B">
      <w:pPr>
        <w:rPr>
          <w:lang w:val="nl-NL"/>
        </w:rPr>
      </w:pPr>
    </w:p>
    <w:p w:rsidR="00EB0DA9" w:rsidRDefault="00EB0DA9">
      <w:pPr>
        <w:rPr>
          <w:lang w:val="nl-NL"/>
        </w:rPr>
      </w:pPr>
    </w:p>
    <w:p w:rsidR="00EB0DA9" w:rsidRDefault="00EB0DA9">
      <w:pPr>
        <w:rPr>
          <w:lang w:val="nl-NL"/>
        </w:rPr>
      </w:pPr>
    </w:p>
    <w:p w:rsidR="00EB0DA9" w:rsidRDefault="00EB0DA9">
      <w:pPr>
        <w:rPr>
          <w:color w:val="FF0000"/>
          <w:lang w:val="nl-NL"/>
        </w:rPr>
      </w:pPr>
      <w:r>
        <w:rPr>
          <w:color w:val="FF0000"/>
          <w:lang w:val="nl-NL"/>
        </w:rPr>
        <w:t>Maximaal te behalen punten 29 (+7 voor de bonusvragen)</w:t>
      </w:r>
    </w:p>
    <w:p w:rsidR="00EB0DA9" w:rsidRPr="00EB0DA9" w:rsidRDefault="00EB0DA9">
      <w:pPr>
        <w:rPr>
          <w:color w:val="FF0000"/>
          <w:lang w:val="nl-NL"/>
        </w:rPr>
      </w:pPr>
      <w:r>
        <w:rPr>
          <w:color w:val="FF0000"/>
          <w:lang w:val="nl-NL"/>
        </w:rPr>
        <w:t>Een kind heeft dus een 10 bij 29 punten maar kan theoretisch hoger halen als ook alle bonusvragen goed gemaakt zijn, dit noemen we een 10+.</w:t>
      </w:r>
      <w:r>
        <w:rPr>
          <w:color w:val="FF0000"/>
          <w:lang w:val="nl-NL"/>
        </w:rPr>
        <w:br/>
        <w:t>Het</w:t>
      </w:r>
      <w:bookmarkStart w:id="0" w:name="_GoBack"/>
      <w:bookmarkEnd w:id="0"/>
      <w:r>
        <w:rPr>
          <w:color w:val="FF0000"/>
          <w:lang w:val="nl-NL"/>
        </w:rPr>
        <w:t xml:space="preserve"> kan het zijn dat een kind niet alle vragen goed heeft maar dankzij de bonus vragen toch een 10 haalt. </w:t>
      </w:r>
    </w:p>
    <w:sectPr w:rsidR="00EB0DA9" w:rsidRPr="00EB0DA9" w:rsidSect="00A67344">
      <w:footerReference w:type="default" r:id="rId17"/>
      <w:pgSz w:w="12240" w:h="15840"/>
      <w:pgMar w:top="1440" w:right="1440" w:bottom="1440" w:left="1440"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0439F" w:rsidRDefault="0060439F">
      <w:pPr>
        <w:spacing w:before="0" w:after="0" w:line="240" w:lineRule="auto"/>
      </w:pPr>
      <w:r>
        <w:separator/>
      </w:r>
    </w:p>
  </w:endnote>
  <w:endnote w:type="continuationSeparator" w:id="0">
    <w:p w:rsidR="0060439F" w:rsidRDefault="0060439F">
      <w:pPr>
        <w:spacing w:before="0"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0755" w:rsidRDefault="001C0755">
    <w:pPr>
      <w:pStyle w:val="Voettekst"/>
    </w:pPr>
    <w:r>
      <w:t xml:space="preserve">Page </w:t>
    </w:r>
    <w:r w:rsidR="00A67344">
      <w:fldChar w:fldCharType="begin"/>
    </w:r>
    <w:r>
      <w:instrText xml:space="preserve"> PAGE  \* Arabic  \* MERGEFORMAT </w:instrText>
    </w:r>
    <w:r w:rsidR="00A67344">
      <w:fldChar w:fldCharType="separate"/>
    </w:r>
    <w:r w:rsidR="00DC4609">
      <w:rPr>
        <w:noProof/>
      </w:rPr>
      <w:t>6</w:t>
    </w:r>
    <w:r w:rsidR="00A67344">
      <w:fldChar w:fldCharType="end"/>
    </w:r>
    <w:r>
      <w:t xml:space="preserve"> of </w:t>
    </w:r>
    <w:fldSimple w:instr=" NUMPAGES  \* Arabic  \* MERGEFORMAT ">
      <w:r w:rsidR="00DC4609">
        <w:rPr>
          <w:noProof/>
        </w:rPr>
        <w:t>6</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0439F" w:rsidRDefault="0060439F">
      <w:pPr>
        <w:spacing w:before="0" w:after="0" w:line="240" w:lineRule="auto"/>
      </w:pPr>
      <w:r>
        <w:separator/>
      </w:r>
    </w:p>
  </w:footnote>
  <w:footnote w:type="continuationSeparator" w:id="0">
    <w:p w:rsidR="0060439F" w:rsidRDefault="0060439F">
      <w:pPr>
        <w:spacing w:before="0"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3526C4"/>
    <w:multiLevelType w:val="hybridMultilevel"/>
    <w:tmpl w:val="4664C330"/>
    <w:lvl w:ilvl="0" w:tplc="A67C5A86">
      <w:start w:val="1"/>
      <w:numFmt w:val="lowerLetter"/>
      <w:lvlText w:val="%1."/>
      <w:lvlJc w:val="left"/>
      <w:pPr>
        <w:ind w:left="432" w:hanging="360"/>
      </w:pPr>
      <w:rPr>
        <w:rFonts w:hint="default"/>
      </w:rPr>
    </w:lvl>
    <w:lvl w:ilvl="1" w:tplc="04130019" w:tentative="1">
      <w:start w:val="1"/>
      <w:numFmt w:val="lowerLetter"/>
      <w:lvlText w:val="%2."/>
      <w:lvlJc w:val="left"/>
      <w:pPr>
        <w:ind w:left="1152" w:hanging="360"/>
      </w:pPr>
    </w:lvl>
    <w:lvl w:ilvl="2" w:tplc="0413001B" w:tentative="1">
      <w:start w:val="1"/>
      <w:numFmt w:val="lowerRoman"/>
      <w:lvlText w:val="%3."/>
      <w:lvlJc w:val="right"/>
      <w:pPr>
        <w:ind w:left="1872" w:hanging="180"/>
      </w:pPr>
    </w:lvl>
    <w:lvl w:ilvl="3" w:tplc="0413000F" w:tentative="1">
      <w:start w:val="1"/>
      <w:numFmt w:val="decimal"/>
      <w:lvlText w:val="%4."/>
      <w:lvlJc w:val="left"/>
      <w:pPr>
        <w:ind w:left="2592" w:hanging="360"/>
      </w:pPr>
    </w:lvl>
    <w:lvl w:ilvl="4" w:tplc="04130019" w:tentative="1">
      <w:start w:val="1"/>
      <w:numFmt w:val="lowerLetter"/>
      <w:lvlText w:val="%5."/>
      <w:lvlJc w:val="left"/>
      <w:pPr>
        <w:ind w:left="3312" w:hanging="360"/>
      </w:pPr>
    </w:lvl>
    <w:lvl w:ilvl="5" w:tplc="0413001B" w:tentative="1">
      <w:start w:val="1"/>
      <w:numFmt w:val="lowerRoman"/>
      <w:lvlText w:val="%6."/>
      <w:lvlJc w:val="right"/>
      <w:pPr>
        <w:ind w:left="4032" w:hanging="180"/>
      </w:pPr>
    </w:lvl>
    <w:lvl w:ilvl="6" w:tplc="0413000F" w:tentative="1">
      <w:start w:val="1"/>
      <w:numFmt w:val="decimal"/>
      <w:lvlText w:val="%7."/>
      <w:lvlJc w:val="left"/>
      <w:pPr>
        <w:ind w:left="4752" w:hanging="360"/>
      </w:pPr>
    </w:lvl>
    <w:lvl w:ilvl="7" w:tplc="04130019" w:tentative="1">
      <w:start w:val="1"/>
      <w:numFmt w:val="lowerLetter"/>
      <w:lvlText w:val="%8."/>
      <w:lvlJc w:val="left"/>
      <w:pPr>
        <w:ind w:left="5472" w:hanging="360"/>
      </w:pPr>
    </w:lvl>
    <w:lvl w:ilvl="8" w:tplc="0413001B" w:tentative="1">
      <w:start w:val="1"/>
      <w:numFmt w:val="lowerRoman"/>
      <w:lvlText w:val="%9."/>
      <w:lvlJc w:val="right"/>
      <w:pPr>
        <w:ind w:left="6192" w:hanging="180"/>
      </w:pPr>
    </w:lvl>
  </w:abstractNum>
  <w:abstractNum w:abstractNumId="1">
    <w:nsid w:val="10A959BB"/>
    <w:multiLevelType w:val="hybridMultilevel"/>
    <w:tmpl w:val="15AE25E0"/>
    <w:lvl w:ilvl="0" w:tplc="8B641BA0">
      <w:start w:val="1"/>
      <w:numFmt w:val="decimal"/>
      <w:lvlText w:val="%1."/>
      <w:lvlJc w:val="left"/>
      <w:pPr>
        <w:ind w:left="432" w:hanging="360"/>
      </w:pPr>
      <w:rPr>
        <w:rFonts w:hint="default"/>
        <w:color w:val="FF0000"/>
      </w:rPr>
    </w:lvl>
    <w:lvl w:ilvl="1" w:tplc="04130019" w:tentative="1">
      <w:start w:val="1"/>
      <w:numFmt w:val="lowerLetter"/>
      <w:lvlText w:val="%2."/>
      <w:lvlJc w:val="left"/>
      <w:pPr>
        <w:ind w:left="1152" w:hanging="360"/>
      </w:pPr>
    </w:lvl>
    <w:lvl w:ilvl="2" w:tplc="0413001B" w:tentative="1">
      <w:start w:val="1"/>
      <w:numFmt w:val="lowerRoman"/>
      <w:lvlText w:val="%3."/>
      <w:lvlJc w:val="right"/>
      <w:pPr>
        <w:ind w:left="1872" w:hanging="180"/>
      </w:pPr>
    </w:lvl>
    <w:lvl w:ilvl="3" w:tplc="0413000F" w:tentative="1">
      <w:start w:val="1"/>
      <w:numFmt w:val="decimal"/>
      <w:lvlText w:val="%4."/>
      <w:lvlJc w:val="left"/>
      <w:pPr>
        <w:ind w:left="2592" w:hanging="360"/>
      </w:pPr>
    </w:lvl>
    <w:lvl w:ilvl="4" w:tplc="04130019" w:tentative="1">
      <w:start w:val="1"/>
      <w:numFmt w:val="lowerLetter"/>
      <w:lvlText w:val="%5."/>
      <w:lvlJc w:val="left"/>
      <w:pPr>
        <w:ind w:left="3312" w:hanging="360"/>
      </w:pPr>
    </w:lvl>
    <w:lvl w:ilvl="5" w:tplc="0413001B" w:tentative="1">
      <w:start w:val="1"/>
      <w:numFmt w:val="lowerRoman"/>
      <w:lvlText w:val="%6."/>
      <w:lvlJc w:val="right"/>
      <w:pPr>
        <w:ind w:left="4032" w:hanging="180"/>
      </w:pPr>
    </w:lvl>
    <w:lvl w:ilvl="6" w:tplc="0413000F" w:tentative="1">
      <w:start w:val="1"/>
      <w:numFmt w:val="decimal"/>
      <w:lvlText w:val="%7."/>
      <w:lvlJc w:val="left"/>
      <w:pPr>
        <w:ind w:left="4752" w:hanging="360"/>
      </w:pPr>
    </w:lvl>
    <w:lvl w:ilvl="7" w:tplc="04130019" w:tentative="1">
      <w:start w:val="1"/>
      <w:numFmt w:val="lowerLetter"/>
      <w:lvlText w:val="%8."/>
      <w:lvlJc w:val="left"/>
      <w:pPr>
        <w:ind w:left="5472" w:hanging="360"/>
      </w:pPr>
    </w:lvl>
    <w:lvl w:ilvl="8" w:tplc="0413001B" w:tentative="1">
      <w:start w:val="1"/>
      <w:numFmt w:val="lowerRoman"/>
      <w:lvlText w:val="%9."/>
      <w:lvlJc w:val="right"/>
      <w:pPr>
        <w:ind w:left="6192" w:hanging="180"/>
      </w:pPr>
    </w:lvl>
  </w:abstractNum>
  <w:abstractNum w:abstractNumId="2">
    <w:nsid w:val="28185397"/>
    <w:multiLevelType w:val="hybridMultilevel"/>
    <w:tmpl w:val="63682166"/>
    <w:lvl w:ilvl="0" w:tplc="D4DEC4E6">
      <w:start w:val="1"/>
      <w:numFmt w:val="decimal"/>
      <w:lvlText w:val="%1."/>
      <w:lvlJc w:val="left"/>
      <w:pPr>
        <w:ind w:left="432" w:hanging="360"/>
      </w:pPr>
      <w:rPr>
        <w:rFonts w:hint="default"/>
      </w:rPr>
    </w:lvl>
    <w:lvl w:ilvl="1" w:tplc="04130019" w:tentative="1">
      <w:start w:val="1"/>
      <w:numFmt w:val="lowerLetter"/>
      <w:lvlText w:val="%2."/>
      <w:lvlJc w:val="left"/>
      <w:pPr>
        <w:ind w:left="1152" w:hanging="360"/>
      </w:pPr>
    </w:lvl>
    <w:lvl w:ilvl="2" w:tplc="0413001B" w:tentative="1">
      <w:start w:val="1"/>
      <w:numFmt w:val="lowerRoman"/>
      <w:lvlText w:val="%3."/>
      <w:lvlJc w:val="right"/>
      <w:pPr>
        <w:ind w:left="1872" w:hanging="180"/>
      </w:pPr>
    </w:lvl>
    <w:lvl w:ilvl="3" w:tplc="0413000F" w:tentative="1">
      <w:start w:val="1"/>
      <w:numFmt w:val="decimal"/>
      <w:lvlText w:val="%4."/>
      <w:lvlJc w:val="left"/>
      <w:pPr>
        <w:ind w:left="2592" w:hanging="360"/>
      </w:pPr>
    </w:lvl>
    <w:lvl w:ilvl="4" w:tplc="04130019" w:tentative="1">
      <w:start w:val="1"/>
      <w:numFmt w:val="lowerLetter"/>
      <w:lvlText w:val="%5."/>
      <w:lvlJc w:val="left"/>
      <w:pPr>
        <w:ind w:left="3312" w:hanging="360"/>
      </w:pPr>
    </w:lvl>
    <w:lvl w:ilvl="5" w:tplc="0413001B" w:tentative="1">
      <w:start w:val="1"/>
      <w:numFmt w:val="lowerRoman"/>
      <w:lvlText w:val="%6."/>
      <w:lvlJc w:val="right"/>
      <w:pPr>
        <w:ind w:left="4032" w:hanging="180"/>
      </w:pPr>
    </w:lvl>
    <w:lvl w:ilvl="6" w:tplc="0413000F" w:tentative="1">
      <w:start w:val="1"/>
      <w:numFmt w:val="decimal"/>
      <w:lvlText w:val="%7."/>
      <w:lvlJc w:val="left"/>
      <w:pPr>
        <w:ind w:left="4752" w:hanging="360"/>
      </w:pPr>
    </w:lvl>
    <w:lvl w:ilvl="7" w:tplc="04130019" w:tentative="1">
      <w:start w:val="1"/>
      <w:numFmt w:val="lowerLetter"/>
      <w:lvlText w:val="%8."/>
      <w:lvlJc w:val="left"/>
      <w:pPr>
        <w:ind w:left="5472" w:hanging="360"/>
      </w:pPr>
    </w:lvl>
    <w:lvl w:ilvl="8" w:tplc="0413001B" w:tentative="1">
      <w:start w:val="1"/>
      <w:numFmt w:val="lowerRoman"/>
      <w:lvlText w:val="%9."/>
      <w:lvlJc w:val="right"/>
      <w:pPr>
        <w:ind w:left="6192" w:hanging="180"/>
      </w:pPr>
    </w:lvl>
  </w:abstractNum>
  <w:abstractNum w:abstractNumId="3">
    <w:nsid w:val="649F64C6"/>
    <w:multiLevelType w:val="hybridMultilevel"/>
    <w:tmpl w:val="812A9B94"/>
    <w:lvl w:ilvl="0" w:tplc="F20C4294">
      <w:start w:val="1"/>
      <w:numFmt w:val="decimal"/>
      <w:lvlText w:val="%1."/>
      <w:lvlJc w:val="left"/>
      <w:pPr>
        <w:ind w:left="432" w:hanging="360"/>
      </w:pPr>
      <w:rPr>
        <w:rFonts w:hint="default"/>
      </w:rPr>
    </w:lvl>
    <w:lvl w:ilvl="1" w:tplc="04130019" w:tentative="1">
      <w:start w:val="1"/>
      <w:numFmt w:val="lowerLetter"/>
      <w:lvlText w:val="%2."/>
      <w:lvlJc w:val="left"/>
      <w:pPr>
        <w:ind w:left="1152" w:hanging="360"/>
      </w:pPr>
    </w:lvl>
    <w:lvl w:ilvl="2" w:tplc="0413001B" w:tentative="1">
      <w:start w:val="1"/>
      <w:numFmt w:val="lowerRoman"/>
      <w:lvlText w:val="%3."/>
      <w:lvlJc w:val="right"/>
      <w:pPr>
        <w:ind w:left="1872" w:hanging="180"/>
      </w:pPr>
    </w:lvl>
    <w:lvl w:ilvl="3" w:tplc="0413000F" w:tentative="1">
      <w:start w:val="1"/>
      <w:numFmt w:val="decimal"/>
      <w:lvlText w:val="%4."/>
      <w:lvlJc w:val="left"/>
      <w:pPr>
        <w:ind w:left="2592" w:hanging="360"/>
      </w:pPr>
    </w:lvl>
    <w:lvl w:ilvl="4" w:tplc="04130019" w:tentative="1">
      <w:start w:val="1"/>
      <w:numFmt w:val="lowerLetter"/>
      <w:lvlText w:val="%5."/>
      <w:lvlJc w:val="left"/>
      <w:pPr>
        <w:ind w:left="3312" w:hanging="360"/>
      </w:pPr>
    </w:lvl>
    <w:lvl w:ilvl="5" w:tplc="0413001B" w:tentative="1">
      <w:start w:val="1"/>
      <w:numFmt w:val="lowerRoman"/>
      <w:lvlText w:val="%6."/>
      <w:lvlJc w:val="right"/>
      <w:pPr>
        <w:ind w:left="4032" w:hanging="180"/>
      </w:pPr>
    </w:lvl>
    <w:lvl w:ilvl="6" w:tplc="0413000F" w:tentative="1">
      <w:start w:val="1"/>
      <w:numFmt w:val="decimal"/>
      <w:lvlText w:val="%7."/>
      <w:lvlJc w:val="left"/>
      <w:pPr>
        <w:ind w:left="4752" w:hanging="360"/>
      </w:pPr>
    </w:lvl>
    <w:lvl w:ilvl="7" w:tplc="04130019" w:tentative="1">
      <w:start w:val="1"/>
      <w:numFmt w:val="lowerLetter"/>
      <w:lvlText w:val="%8."/>
      <w:lvlJc w:val="left"/>
      <w:pPr>
        <w:ind w:left="5472" w:hanging="360"/>
      </w:pPr>
    </w:lvl>
    <w:lvl w:ilvl="8" w:tplc="0413001B" w:tentative="1">
      <w:start w:val="1"/>
      <w:numFmt w:val="lowerRoman"/>
      <w:lvlText w:val="%9."/>
      <w:lvlJc w:val="right"/>
      <w:pPr>
        <w:ind w:left="6192" w:hanging="180"/>
      </w:pPr>
    </w:lvl>
  </w:abstractNum>
  <w:abstractNum w:abstractNumId="4">
    <w:nsid w:val="68456A7C"/>
    <w:multiLevelType w:val="hybridMultilevel"/>
    <w:tmpl w:val="801C1B26"/>
    <w:lvl w:ilvl="0" w:tplc="05F4D36E">
      <w:start w:val="1"/>
      <w:numFmt w:val="decimal"/>
      <w:pStyle w:val="Kop3"/>
      <w:lvlText w:val="%1."/>
      <w:lvlJc w:val="left"/>
      <w:pPr>
        <w:ind w:left="432" w:hanging="360"/>
      </w:pPr>
    </w:lvl>
    <w:lvl w:ilvl="1" w:tplc="04090019">
      <w:start w:val="1"/>
      <w:numFmt w:val="lowerLetter"/>
      <w:lvlText w:val="%2."/>
      <w:lvlJc w:val="left"/>
      <w:pPr>
        <w:ind w:left="1152" w:hanging="360"/>
      </w:pPr>
    </w:lvl>
    <w:lvl w:ilvl="2" w:tplc="0409001B">
      <w:start w:val="1"/>
      <w:numFmt w:val="lowerRoman"/>
      <w:lvlText w:val="%3."/>
      <w:lvlJc w:val="right"/>
      <w:pPr>
        <w:ind w:left="1872" w:hanging="180"/>
      </w:pPr>
    </w:lvl>
    <w:lvl w:ilvl="3" w:tplc="0409000F">
      <w:start w:val="1"/>
      <w:numFmt w:val="decimal"/>
      <w:lvlText w:val="%4."/>
      <w:lvlJc w:val="left"/>
      <w:pPr>
        <w:ind w:left="2592" w:hanging="360"/>
      </w:pPr>
    </w:lvl>
    <w:lvl w:ilvl="4" w:tplc="04090019" w:tentative="1">
      <w:start w:val="1"/>
      <w:numFmt w:val="lowerLetter"/>
      <w:lvlText w:val="%5."/>
      <w:lvlJc w:val="left"/>
      <w:pPr>
        <w:ind w:left="3312" w:hanging="360"/>
      </w:pPr>
    </w:lvl>
    <w:lvl w:ilvl="5" w:tplc="0409001B" w:tentative="1">
      <w:start w:val="1"/>
      <w:numFmt w:val="lowerRoman"/>
      <w:lvlText w:val="%6."/>
      <w:lvlJc w:val="right"/>
      <w:pPr>
        <w:ind w:left="4032" w:hanging="180"/>
      </w:pPr>
    </w:lvl>
    <w:lvl w:ilvl="6" w:tplc="0409000F" w:tentative="1">
      <w:start w:val="1"/>
      <w:numFmt w:val="decimal"/>
      <w:lvlText w:val="%7."/>
      <w:lvlJc w:val="left"/>
      <w:pPr>
        <w:ind w:left="4752" w:hanging="360"/>
      </w:pPr>
    </w:lvl>
    <w:lvl w:ilvl="7" w:tplc="04090019" w:tentative="1">
      <w:start w:val="1"/>
      <w:numFmt w:val="lowerLetter"/>
      <w:lvlText w:val="%8."/>
      <w:lvlJc w:val="left"/>
      <w:pPr>
        <w:ind w:left="5472" w:hanging="360"/>
      </w:pPr>
    </w:lvl>
    <w:lvl w:ilvl="8" w:tplc="0409001B" w:tentative="1">
      <w:start w:val="1"/>
      <w:numFmt w:val="lowerRoman"/>
      <w:lvlText w:val="%9."/>
      <w:lvlJc w:val="right"/>
      <w:pPr>
        <w:ind w:left="6192" w:hanging="180"/>
      </w:pPr>
    </w:lvl>
  </w:abstractNum>
  <w:abstractNum w:abstractNumId="5">
    <w:nsid w:val="7FF1260A"/>
    <w:multiLevelType w:val="hybridMultilevel"/>
    <w:tmpl w:val="6276AD84"/>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4"/>
  </w:num>
  <w:num w:numId="2">
    <w:abstractNumId w:val="0"/>
  </w:num>
  <w:num w:numId="3">
    <w:abstractNumId w:val="5"/>
  </w:num>
  <w:num w:numId="4">
    <w:abstractNumId w:val="1"/>
  </w:num>
  <w:num w:numId="5">
    <w:abstractNumId w:val="2"/>
  </w:num>
  <w:num w:numId="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removePersonalInformation/>
  <w:removeDateAndTime/>
  <w:proofState w:spelling="clean"/>
  <w:attachedTemplate r:id="rId1"/>
  <w:defaultTabStop w:val="720"/>
  <w:hyphenationZone w:val="425"/>
  <w:characterSpacingControl w:val="doNotCompress"/>
  <w:hdrShapeDefaults>
    <o:shapedefaults v:ext="edit" spidmax="5122"/>
  </w:hdrShapeDefaults>
  <w:footnotePr>
    <w:footnote w:id="-1"/>
    <w:footnote w:id="0"/>
  </w:footnotePr>
  <w:endnotePr>
    <w:endnote w:id="-1"/>
    <w:endnote w:id="0"/>
  </w:endnotePr>
  <w:compat>
    <w:useFELayout/>
  </w:compat>
  <w:rsids>
    <w:rsidRoot w:val="00BB682F"/>
    <w:rsid w:val="000809BF"/>
    <w:rsid w:val="001C0755"/>
    <w:rsid w:val="00210D26"/>
    <w:rsid w:val="00382822"/>
    <w:rsid w:val="00453D6B"/>
    <w:rsid w:val="00480B7D"/>
    <w:rsid w:val="005A4D9C"/>
    <w:rsid w:val="0060439F"/>
    <w:rsid w:val="006866B8"/>
    <w:rsid w:val="006A10FF"/>
    <w:rsid w:val="006C748D"/>
    <w:rsid w:val="00A67344"/>
    <w:rsid w:val="00BB682F"/>
    <w:rsid w:val="00C32EB5"/>
    <w:rsid w:val="00CE175E"/>
    <w:rsid w:val="00D30B7C"/>
    <w:rsid w:val="00DC4609"/>
    <w:rsid w:val="00E35C14"/>
    <w:rsid w:val="00EB0DA9"/>
    <w:rsid w:val="00F66D70"/>
    <w:rsid w:val="00F8663E"/>
    <w:rsid w:val="00FD7AA4"/>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1" w:qFormat="1"/>
    <w:lsdException w:name="heading 4" w:uiPriority="9"/>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qFormat="1"/>
    <w:lsdException w:name="Default Paragraph Font" w:uiPriority="1"/>
    <w:lsdException w:name="Subtitle" w:uiPriority="11" w:qFormat="1"/>
    <w:lsdException w:name="Strong" w:uiPriority="22" w:qFormat="1"/>
    <w:lsdException w:name="Emphasis" w:uiPriority="20" w:qFormat="1"/>
    <w:lsdException w:name="Table Grid" w:semiHidden="0" w:uiPriority="39" w:unhideWhenUsed="0"/>
    <w:lsdException w:name="Placeholder Text" w:unhideWhenUsed="0"/>
    <w:lsdException w:name="No Spacing" w:uiPriority="36"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uiPriority="29" w:qFormat="1"/>
    <w:lsdException w:name="Intense Quote" w:uiPriority="3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lsdException w:name="TOC Heading" w:uiPriority="39" w:qFormat="1"/>
  </w:latentStyles>
  <w:style w:type="paragraph" w:default="1" w:styleId="Standaard">
    <w:name w:val="Normal"/>
    <w:qFormat/>
    <w:rsid w:val="00A67344"/>
    <w:pPr>
      <w:spacing w:before="120" w:after="120"/>
      <w:ind w:left="72" w:right="72"/>
    </w:pPr>
  </w:style>
  <w:style w:type="paragraph" w:styleId="Kop1">
    <w:name w:val="heading 1"/>
    <w:basedOn w:val="Standaard"/>
    <w:next w:val="Standaard"/>
    <w:link w:val="Kop1Char"/>
    <w:uiPriority w:val="1"/>
    <w:qFormat/>
    <w:rsid w:val="00A67344"/>
    <w:pPr>
      <w:keepNext/>
      <w:keepLines/>
      <w:spacing w:before="240" w:after="360"/>
      <w:jc w:val="center"/>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1"/>
    <w:qFormat/>
    <w:rsid w:val="00A67344"/>
    <w:pPr>
      <w:keepNext/>
      <w:keepLines/>
      <w:outlineLvl w:val="1"/>
    </w:pPr>
    <w:rPr>
      <w:rFonts w:asciiTheme="majorHAnsi" w:eastAsiaTheme="majorEastAsia" w:hAnsiTheme="majorHAnsi" w:cstheme="majorBidi"/>
      <w:color w:val="2E74B5" w:themeColor="accent1" w:themeShade="BF"/>
      <w:sz w:val="26"/>
      <w:szCs w:val="26"/>
    </w:rPr>
  </w:style>
  <w:style w:type="paragraph" w:styleId="Kop3">
    <w:name w:val="heading 3"/>
    <w:basedOn w:val="Standaard"/>
    <w:next w:val="Standaard"/>
    <w:link w:val="Kop3Char"/>
    <w:uiPriority w:val="1"/>
    <w:qFormat/>
    <w:rsid w:val="00A67344"/>
    <w:pPr>
      <w:keepNext/>
      <w:keepLines/>
      <w:numPr>
        <w:numId w:val="1"/>
      </w:numPr>
      <w:pBdr>
        <w:top w:val="single" w:sz="4" w:space="1" w:color="7F7F7F" w:themeColor="text1" w:themeTint="80"/>
      </w:pBdr>
      <w:spacing w:before="240" w:after="0"/>
      <w:outlineLvl w:val="2"/>
    </w:pPr>
    <w:rPr>
      <w:rFonts w:asciiTheme="majorHAnsi" w:eastAsiaTheme="majorEastAsia" w:hAnsiTheme="majorHAnsi" w:cstheme="majorBidi"/>
      <w:color w:val="1F4D78" w:themeColor="accent1" w:themeShade="7F"/>
    </w:rPr>
  </w:style>
  <w:style w:type="paragraph" w:styleId="Kop4">
    <w:name w:val="heading 4"/>
    <w:basedOn w:val="Standaard"/>
    <w:next w:val="Standaard"/>
    <w:link w:val="Kop4Char"/>
    <w:uiPriority w:val="9"/>
    <w:unhideWhenUsed/>
    <w:rsid w:val="00A67344"/>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A6734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Kop1Char">
    <w:name w:val="Kop 1 Char"/>
    <w:basedOn w:val="Standaardalinea-lettertype"/>
    <w:link w:val="Kop1"/>
    <w:uiPriority w:val="1"/>
    <w:rsid w:val="00A67344"/>
    <w:rPr>
      <w:rFonts w:asciiTheme="majorHAnsi" w:eastAsiaTheme="majorEastAsia" w:hAnsiTheme="majorHAnsi" w:cstheme="majorBidi"/>
      <w:color w:val="2E74B5" w:themeColor="accent1" w:themeShade="BF"/>
      <w:sz w:val="32"/>
      <w:szCs w:val="32"/>
    </w:rPr>
  </w:style>
  <w:style w:type="character" w:styleId="Tekstvantijdelijkeaanduiding">
    <w:name w:val="Placeholder Text"/>
    <w:basedOn w:val="Standaardalinea-lettertype"/>
    <w:uiPriority w:val="99"/>
    <w:semiHidden/>
    <w:rsid w:val="00A67344"/>
    <w:rPr>
      <w:color w:val="808080"/>
    </w:rPr>
  </w:style>
  <w:style w:type="character" w:customStyle="1" w:styleId="Kop2Char">
    <w:name w:val="Kop 2 Char"/>
    <w:basedOn w:val="Standaardalinea-lettertype"/>
    <w:link w:val="Kop2"/>
    <w:uiPriority w:val="1"/>
    <w:rsid w:val="00A67344"/>
    <w:rPr>
      <w:rFonts w:asciiTheme="majorHAnsi" w:eastAsiaTheme="majorEastAsia" w:hAnsiTheme="majorHAnsi" w:cstheme="majorBidi"/>
      <w:color w:val="2E74B5" w:themeColor="accent1" w:themeShade="BF"/>
      <w:sz w:val="26"/>
      <w:szCs w:val="26"/>
    </w:rPr>
  </w:style>
  <w:style w:type="character" w:customStyle="1" w:styleId="Kop3Char">
    <w:name w:val="Kop 3 Char"/>
    <w:basedOn w:val="Standaardalinea-lettertype"/>
    <w:link w:val="Kop3"/>
    <w:uiPriority w:val="1"/>
    <w:rsid w:val="00A67344"/>
    <w:rPr>
      <w:rFonts w:asciiTheme="majorHAnsi" w:eastAsiaTheme="majorEastAsia" w:hAnsiTheme="majorHAnsi" w:cstheme="majorBidi"/>
      <w:color w:val="1F4D78" w:themeColor="accent1" w:themeShade="7F"/>
    </w:rPr>
  </w:style>
  <w:style w:type="paragraph" w:styleId="Voettekst">
    <w:name w:val="footer"/>
    <w:basedOn w:val="Standaard"/>
    <w:link w:val="VoettekstChar"/>
    <w:uiPriority w:val="2"/>
    <w:rsid w:val="00A67344"/>
    <w:pPr>
      <w:tabs>
        <w:tab w:val="center" w:pos="4680"/>
        <w:tab w:val="right" w:pos="9360"/>
      </w:tabs>
      <w:spacing w:before="0" w:after="0" w:line="240" w:lineRule="auto"/>
      <w:jc w:val="center"/>
    </w:pPr>
    <w:rPr>
      <w:color w:val="2E74B5" w:themeColor="accent1" w:themeShade="BF"/>
    </w:rPr>
  </w:style>
  <w:style w:type="character" w:customStyle="1" w:styleId="VoettekstChar">
    <w:name w:val="Voettekst Char"/>
    <w:basedOn w:val="Standaardalinea-lettertype"/>
    <w:link w:val="Voettekst"/>
    <w:uiPriority w:val="2"/>
    <w:rsid w:val="00A67344"/>
    <w:rPr>
      <w:color w:val="2E74B5" w:themeColor="accent1" w:themeShade="BF"/>
    </w:rPr>
  </w:style>
  <w:style w:type="character" w:customStyle="1" w:styleId="Kop4Char">
    <w:name w:val="Kop 4 Char"/>
    <w:basedOn w:val="Standaardalinea-lettertype"/>
    <w:link w:val="Kop4"/>
    <w:uiPriority w:val="9"/>
    <w:rsid w:val="00A67344"/>
    <w:rPr>
      <w:rFonts w:asciiTheme="majorHAnsi" w:eastAsiaTheme="majorEastAsia" w:hAnsiTheme="majorHAnsi" w:cstheme="majorBidi"/>
      <w:i/>
      <w:iCs/>
      <w:color w:val="2E74B5" w:themeColor="accent1" w:themeShade="BF"/>
    </w:rPr>
  </w:style>
  <w:style w:type="table" w:customStyle="1" w:styleId="GridTable1Light">
    <w:name w:val="Grid Table 1 Light"/>
    <w:basedOn w:val="Standaardtabel"/>
    <w:uiPriority w:val="46"/>
    <w:rsid w:val="00A67344"/>
    <w:pPr>
      <w:spacing w:after="0" w:line="240" w:lineRule="auto"/>
    </w:p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Instructions">
    <w:name w:val="Instructions"/>
    <w:basedOn w:val="Standaard"/>
    <w:uiPriority w:val="1"/>
    <w:qFormat/>
    <w:rsid w:val="00A67344"/>
    <w:rPr>
      <w:i/>
      <w:iCs/>
      <w:color w:val="7F7F7F" w:themeColor="text1" w:themeTint="80"/>
    </w:rPr>
  </w:style>
  <w:style w:type="paragraph" w:styleId="Lijstalinea">
    <w:name w:val="List Paragraph"/>
    <w:basedOn w:val="Standaard"/>
    <w:uiPriority w:val="34"/>
    <w:unhideWhenUsed/>
    <w:qFormat/>
    <w:rsid w:val="006C748D"/>
    <w:pPr>
      <w:ind w:left="720"/>
      <w:contextualSpacing/>
    </w:pPr>
  </w:style>
</w:styles>
</file>

<file path=word/webSettings.xml><?xml version="1.0" encoding="utf-8"?>
<w:webSettings xmlns:r="http://schemas.openxmlformats.org/officeDocument/2006/relationships" xmlns:w="http://schemas.openxmlformats.org/wordprocessingml/2006/main">
  <w:divs>
    <w:div w:id="5138839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Data" Target="diagrams/data1.xml"/><Relationship Id="rId13" Type="http://schemas.openxmlformats.org/officeDocument/2006/relationships/image" Target="media/image1.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microsoft.com/office/2007/relationships/diagramDrawing" Target="diagrams/drawing1.xm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Colors" Target="diagrams/colors1.xml"/><Relationship Id="rId5" Type="http://schemas.openxmlformats.org/officeDocument/2006/relationships/webSettings" Target="webSettings.xml"/><Relationship Id="rId15" Type="http://schemas.openxmlformats.org/officeDocument/2006/relationships/image" Target="media/image3.jpeg"/><Relationship Id="rId10" Type="http://schemas.openxmlformats.org/officeDocument/2006/relationships/diagramQuickStyle" Target="diagrams/quickStyle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diagramLayout" Target="diagrams/layout1.xml"/><Relationship Id="rId14"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Yannick\AppData\Roaming\Microsoft\Templates\Test%20with%20essay%20questions.dotx" TargetMode="External"/></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AF8C4BA-4359-4AC5-B6AC-A574E4802FB6}" type="doc">
      <dgm:prSet loTypeId="urn:microsoft.com/office/officeart/2005/8/layout/hProcess11" loCatId="process" qsTypeId="urn:microsoft.com/office/officeart/2005/8/quickstyle/simple1" qsCatId="simple" csTypeId="urn:microsoft.com/office/officeart/2005/8/colors/accent0_1" csCatId="mainScheme" phldr="1"/>
      <dgm:spPr/>
    </dgm:pt>
    <dgm:pt modelId="{020091F8-ABB3-489F-B28E-EB0E9E0B984B}">
      <dgm:prSet phldrT="[Text]" custT="1"/>
      <dgm:spPr/>
      <dgm:t>
        <a:bodyPr/>
        <a:lstStyle/>
        <a:p>
          <a:r>
            <a:rPr lang="nl-NL" sz="1600"/>
            <a:t>742</a:t>
          </a:r>
        </a:p>
      </dgm:t>
    </dgm:pt>
    <dgm:pt modelId="{2B71063A-8B55-454E-8A91-19A75FDF4B75}" type="parTrans" cxnId="{1E81B5EF-C6E7-480C-932D-572F0EE61F3E}">
      <dgm:prSet/>
      <dgm:spPr/>
      <dgm:t>
        <a:bodyPr/>
        <a:lstStyle/>
        <a:p>
          <a:endParaRPr lang="nl-NL"/>
        </a:p>
      </dgm:t>
    </dgm:pt>
    <dgm:pt modelId="{7CD2A529-896B-454F-87C9-46BA455FEB25}" type="sibTrans" cxnId="{1E81B5EF-C6E7-480C-932D-572F0EE61F3E}">
      <dgm:prSet/>
      <dgm:spPr/>
      <dgm:t>
        <a:bodyPr/>
        <a:lstStyle/>
        <a:p>
          <a:endParaRPr lang="nl-NL"/>
        </a:p>
      </dgm:t>
    </dgm:pt>
    <dgm:pt modelId="{575F93A3-7EF4-4C6A-9609-BF782CD4218B}">
      <dgm:prSet phldrT="[Text]" custT="1"/>
      <dgm:spPr/>
      <dgm:t>
        <a:bodyPr/>
        <a:lstStyle/>
        <a:p>
          <a:r>
            <a:rPr lang="nl-NL" sz="1600"/>
            <a:t>800</a:t>
          </a:r>
        </a:p>
      </dgm:t>
    </dgm:pt>
    <dgm:pt modelId="{4FDF7570-C9E5-44A8-BD1D-6D16BE46D8F5}" type="parTrans" cxnId="{68B4D628-DEEA-4A5E-B993-56B56B0FCF0C}">
      <dgm:prSet/>
      <dgm:spPr/>
      <dgm:t>
        <a:bodyPr/>
        <a:lstStyle/>
        <a:p>
          <a:endParaRPr lang="nl-NL"/>
        </a:p>
      </dgm:t>
    </dgm:pt>
    <dgm:pt modelId="{2E9BCABF-706B-4F23-B76C-DFC73ECC447A}" type="sibTrans" cxnId="{68B4D628-DEEA-4A5E-B993-56B56B0FCF0C}">
      <dgm:prSet/>
      <dgm:spPr/>
      <dgm:t>
        <a:bodyPr/>
        <a:lstStyle/>
        <a:p>
          <a:endParaRPr lang="nl-NL"/>
        </a:p>
      </dgm:t>
    </dgm:pt>
    <dgm:pt modelId="{18345216-80FE-47BB-B2F0-053E399DA873}">
      <dgm:prSet phldrT="[Text]" custT="1"/>
      <dgm:spPr/>
      <dgm:t>
        <a:bodyPr/>
        <a:lstStyle/>
        <a:p>
          <a:r>
            <a:rPr lang="nl-NL" sz="1600"/>
            <a:t>814</a:t>
          </a:r>
        </a:p>
      </dgm:t>
    </dgm:pt>
    <dgm:pt modelId="{C8D84D70-1FC0-4E96-ABB6-F8785B361630}" type="parTrans" cxnId="{A69B382A-E7C7-4EB6-A4FE-C5CDD7FCB8A3}">
      <dgm:prSet/>
      <dgm:spPr/>
      <dgm:t>
        <a:bodyPr/>
        <a:lstStyle/>
        <a:p>
          <a:endParaRPr lang="nl-NL"/>
        </a:p>
      </dgm:t>
    </dgm:pt>
    <dgm:pt modelId="{BE7E6FF5-61E8-42E0-AD68-32812857548B}" type="sibTrans" cxnId="{A69B382A-E7C7-4EB6-A4FE-C5CDD7FCB8A3}">
      <dgm:prSet/>
      <dgm:spPr/>
      <dgm:t>
        <a:bodyPr/>
        <a:lstStyle/>
        <a:p>
          <a:endParaRPr lang="nl-NL"/>
        </a:p>
      </dgm:t>
    </dgm:pt>
    <dgm:pt modelId="{13BC7502-9741-4418-A807-1749167B76BE}">
      <dgm:prSet phldrT="[Text]" custT="1"/>
      <dgm:spPr/>
      <dgm:t>
        <a:bodyPr/>
        <a:lstStyle/>
        <a:p>
          <a:r>
            <a:rPr lang="nl-NL" sz="1600"/>
            <a:t>771</a:t>
          </a:r>
        </a:p>
      </dgm:t>
    </dgm:pt>
    <dgm:pt modelId="{BB9E577D-50C0-42A5-9F50-4135B159C846}" type="parTrans" cxnId="{38C8962C-3DDD-4DFF-9920-5D8E7C74F1CC}">
      <dgm:prSet/>
      <dgm:spPr/>
      <dgm:t>
        <a:bodyPr/>
        <a:lstStyle/>
        <a:p>
          <a:endParaRPr lang="nl-NL"/>
        </a:p>
      </dgm:t>
    </dgm:pt>
    <dgm:pt modelId="{C294A1DC-1A26-445B-94D6-9E7794621A16}" type="sibTrans" cxnId="{38C8962C-3DDD-4DFF-9920-5D8E7C74F1CC}">
      <dgm:prSet/>
      <dgm:spPr/>
      <dgm:t>
        <a:bodyPr/>
        <a:lstStyle/>
        <a:p>
          <a:endParaRPr lang="nl-NL"/>
        </a:p>
      </dgm:t>
    </dgm:pt>
    <dgm:pt modelId="{06DE6C65-C48A-4907-ABE1-83227A65243E}">
      <dgm:prSet phldrT="[Text]" custT="1"/>
      <dgm:spPr/>
      <dgm:t>
        <a:bodyPr/>
        <a:lstStyle/>
        <a:p>
          <a:r>
            <a:rPr lang="nl-NL" sz="1600"/>
            <a:t>768</a:t>
          </a:r>
        </a:p>
      </dgm:t>
    </dgm:pt>
    <dgm:pt modelId="{5102D6B0-DD19-4B3D-97EB-DC11264DD161}" type="parTrans" cxnId="{1F48ED29-5096-4179-A7D9-AB927E2141BE}">
      <dgm:prSet/>
      <dgm:spPr/>
      <dgm:t>
        <a:bodyPr/>
        <a:lstStyle/>
        <a:p>
          <a:endParaRPr lang="nl-NL"/>
        </a:p>
      </dgm:t>
    </dgm:pt>
    <dgm:pt modelId="{E873DA5A-CC2A-47C7-96EE-6426BDFB4484}" type="sibTrans" cxnId="{1F48ED29-5096-4179-A7D9-AB927E2141BE}">
      <dgm:prSet/>
      <dgm:spPr/>
      <dgm:t>
        <a:bodyPr/>
        <a:lstStyle/>
        <a:p>
          <a:endParaRPr lang="nl-NL"/>
        </a:p>
      </dgm:t>
    </dgm:pt>
    <dgm:pt modelId="{473E29C1-DF5F-4094-AB3B-5CE207005A30}" type="pres">
      <dgm:prSet presAssocID="{EAF8C4BA-4359-4AC5-B6AC-A574E4802FB6}" presName="Name0" presStyleCnt="0">
        <dgm:presLayoutVars>
          <dgm:dir/>
          <dgm:resizeHandles val="exact"/>
        </dgm:presLayoutVars>
      </dgm:prSet>
      <dgm:spPr/>
    </dgm:pt>
    <dgm:pt modelId="{216984E8-7BD0-493A-8B59-E08BC5B93779}" type="pres">
      <dgm:prSet presAssocID="{EAF8C4BA-4359-4AC5-B6AC-A574E4802FB6}" presName="arrow" presStyleLbl="bgShp" presStyleIdx="0" presStyleCnt="1"/>
      <dgm:spPr/>
    </dgm:pt>
    <dgm:pt modelId="{F140AF1A-5402-49E2-B32C-3432DDBAC966}" type="pres">
      <dgm:prSet presAssocID="{EAF8C4BA-4359-4AC5-B6AC-A574E4802FB6}" presName="points" presStyleCnt="0"/>
      <dgm:spPr/>
    </dgm:pt>
    <dgm:pt modelId="{0AECD003-0DB4-45DD-B3E7-501968BE9087}" type="pres">
      <dgm:prSet presAssocID="{020091F8-ABB3-489F-B28E-EB0E9E0B984B}" presName="compositeA" presStyleCnt="0"/>
      <dgm:spPr/>
    </dgm:pt>
    <dgm:pt modelId="{76A08681-E105-4101-8F73-8D62689DDD83}" type="pres">
      <dgm:prSet presAssocID="{020091F8-ABB3-489F-B28E-EB0E9E0B984B}" presName="textA" presStyleLbl="revTx" presStyleIdx="0" presStyleCnt="5">
        <dgm:presLayoutVars>
          <dgm:bulletEnabled val="1"/>
        </dgm:presLayoutVars>
      </dgm:prSet>
      <dgm:spPr/>
      <dgm:t>
        <a:bodyPr/>
        <a:lstStyle/>
        <a:p>
          <a:endParaRPr lang="nl-NL"/>
        </a:p>
      </dgm:t>
    </dgm:pt>
    <dgm:pt modelId="{450A21E9-665C-4E03-99A9-CC0B18407BC3}" type="pres">
      <dgm:prSet presAssocID="{020091F8-ABB3-489F-B28E-EB0E9E0B984B}" presName="circleA" presStyleLbl="node1" presStyleIdx="0" presStyleCnt="5"/>
      <dgm:spPr/>
    </dgm:pt>
    <dgm:pt modelId="{CF0DE007-6538-4E66-A3B3-2C319C4C6006}" type="pres">
      <dgm:prSet presAssocID="{020091F8-ABB3-489F-B28E-EB0E9E0B984B}" presName="spaceA" presStyleCnt="0"/>
      <dgm:spPr/>
    </dgm:pt>
    <dgm:pt modelId="{9F00070A-6B69-4EC7-BBBB-298344734430}" type="pres">
      <dgm:prSet presAssocID="{7CD2A529-896B-454F-87C9-46BA455FEB25}" presName="space" presStyleCnt="0"/>
      <dgm:spPr/>
    </dgm:pt>
    <dgm:pt modelId="{4332C9FA-783E-49FC-8440-AC33AFCB2D62}" type="pres">
      <dgm:prSet presAssocID="{06DE6C65-C48A-4907-ABE1-83227A65243E}" presName="compositeB" presStyleCnt="0"/>
      <dgm:spPr/>
    </dgm:pt>
    <dgm:pt modelId="{F8FB39D1-1494-4976-A5E4-2BEA219F5DAB}" type="pres">
      <dgm:prSet presAssocID="{06DE6C65-C48A-4907-ABE1-83227A65243E}" presName="textB" presStyleLbl="revTx" presStyleIdx="1" presStyleCnt="5">
        <dgm:presLayoutVars>
          <dgm:bulletEnabled val="1"/>
        </dgm:presLayoutVars>
      </dgm:prSet>
      <dgm:spPr/>
      <dgm:t>
        <a:bodyPr/>
        <a:lstStyle/>
        <a:p>
          <a:endParaRPr lang="nl-NL"/>
        </a:p>
      </dgm:t>
    </dgm:pt>
    <dgm:pt modelId="{85F55F1E-E83E-46CF-BA83-21208E4976EC}" type="pres">
      <dgm:prSet presAssocID="{06DE6C65-C48A-4907-ABE1-83227A65243E}" presName="circleB" presStyleLbl="node1" presStyleIdx="1" presStyleCnt="5"/>
      <dgm:spPr/>
    </dgm:pt>
    <dgm:pt modelId="{45A9140D-F567-4FCE-ADD5-59122C8C4224}" type="pres">
      <dgm:prSet presAssocID="{06DE6C65-C48A-4907-ABE1-83227A65243E}" presName="spaceB" presStyleCnt="0"/>
      <dgm:spPr/>
    </dgm:pt>
    <dgm:pt modelId="{EB45C9A4-C4C0-41D2-9872-75C061E2C4D3}" type="pres">
      <dgm:prSet presAssocID="{E873DA5A-CC2A-47C7-96EE-6426BDFB4484}" presName="space" presStyleCnt="0"/>
      <dgm:spPr/>
    </dgm:pt>
    <dgm:pt modelId="{361E1CE1-A350-4868-8B6E-EC0F1D5D63AE}" type="pres">
      <dgm:prSet presAssocID="{13BC7502-9741-4418-A807-1749167B76BE}" presName="compositeA" presStyleCnt="0"/>
      <dgm:spPr/>
    </dgm:pt>
    <dgm:pt modelId="{4D09B162-2500-4160-9390-D9DAAA7066D7}" type="pres">
      <dgm:prSet presAssocID="{13BC7502-9741-4418-A807-1749167B76BE}" presName="textA" presStyleLbl="revTx" presStyleIdx="2" presStyleCnt="5">
        <dgm:presLayoutVars>
          <dgm:bulletEnabled val="1"/>
        </dgm:presLayoutVars>
      </dgm:prSet>
      <dgm:spPr/>
      <dgm:t>
        <a:bodyPr/>
        <a:lstStyle/>
        <a:p>
          <a:endParaRPr lang="nl-NL"/>
        </a:p>
      </dgm:t>
    </dgm:pt>
    <dgm:pt modelId="{E0C35A36-7603-4C84-BFF2-C867FAC8FA1A}" type="pres">
      <dgm:prSet presAssocID="{13BC7502-9741-4418-A807-1749167B76BE}" presName="circleA" presStyleLbl="node1" presStyleIdx="2" presStyleCnt="5"/>
      <dgm:spPr/>
    </dgm:pt>
    <dgm:pt modelId="{203CE4A6-4319-49EA-8FBA-91267702DC46}" type="pres">
      <dgm:prSet presAssocID="{13BC7502-9741-4418-A807-1749167B76BE}" presName="spaceA" presStyleCnt="0"/>
      <dgm:spPr/>
    </dgm:pt>
    <dgm:pt modelId="{BB473B13-9D56-45FF-81EF-EF0E5F8E550B}" type="pres">
      <dgm:prSet presAssocID="{C294A1DC-1A26-445B-94D6-9E7794621A16}" presName="space" presStyleCnt="0"/>
      <dgm:spPr/>
    </dgm:pt>
    <dgm:pt modelId="{B95DFDED-25ED-4353-9F58-7FED55D1D831}" type="pres">
      <dgm:prSet presAssocID="{575F93A3-7EF4-4C6A-9609-BF782CD4218B}" presName="compositeB" presStyleCnt="0"/>
      <dgm:spPr/>
    </dgm:pt>
    <dgm:pt modelId="{A087CBA6-5B1A-4CC2-8881-2FD801713A5D}" type="pres">
      <dgm:prSet presAssocID="{575F93A3-7EF4-4C6A-9609-BF782CD4218B}" presName="textB" presStyleLbl="revTx" presStyleIdx="3" presStyleCnt="5">
        <dgm:presLayoutVars>
          <dgm:bulletEnabled val="1"/>
        </dgm:presLayoutVars>
      </dgm:prSet>
      <dgm:spPr/>
      <dgm:t>
        <a:bodyPr/>
        <a:lstStyle/>
        <a:p>
          <a:endParaRPr lang="nl-NL"/>
        </a:p>
      </dgm:t>
    </dgm:pt>
    <dgm:pt modelId="{C9D79FED-7ACD-405C-BA57-7E3DDDAF2FC3}" type="pres">
      <dgm:prSet presAssocID="{575F93A3-7EF4-4C6A-9609-BF782CD4218B}" presName="circleB" presStyleLbl="node1" presStyleIdx="3" presStyleCnt="5"/>
      <dgm:spPr/>
    </dgm:pt>
    <dgm:pt modelId="{3BD07210-15BD-4CCD-9E35-A2493E59E58A}" type="pres">
      <dgm:prSet presAssocID="{575F93A3-7EF4-4C6A-9609-BF782CD4218B}" presName="spaceB" presStyleCnt="0"/>
      <dgm:spPr/>
    </dgm:pt>
    <dgm:pt modelId="{D48F37EC-C90C-4720-9836-4013787A2D2E}" type="pres">
      <dgm:prSet presAssocID="{2E9BCABF-706B-4F23-B76C-DFC73ECC447A}" presName="space" presStyleCnt="0"/>
      <dgm:spPr/>
    </dgm:pt>
    <dgm:pt modelId="{1C58BDB8-709B-4170-B5D7-82420706D18E}" type="pres">
      <dgm:prSet presAssocID="{18345216-80FE-47BB-B2F0-053E399DA873}" presName="compositeA" presStyleCnt="0"/>
      <dgm:spPr/>
    </dgm:pt>
    <dgm:pt modelId="{A2A57D32-FCF2-484D-BDB9-CA61CF0AD4E7}" type="pres">
      <dgm:prSet presAssocID="{18345216-80FE-47BB-B2F0-053E399DA873}" presName="textA" presStyleLbl="revTx" presStyleIdx="4" presStyleCnt="5">
        <dgm:presLayoutVars>
          <dgm:bulletEnabled val="1"/>
        </dgm:presLayoutVars>
      </dgm:prSet>
      <dgm:spPr/>
      <dgm:t>
        <a:bodyPr/>
        <a:lstStyle/>
        <a:p>
          <a:endParaRPr lang="nl-NL"/>
        </a:p>
      </dgm:t>
    </dgm:pt>
    <dgm:pt modelId="{8E1039BA-7D53-46B3-82B8-04078C618720}" type="pres">
      <dgm:prSet presAssocID="{18345216-80FE-47BB-B2F0-053E399DA873}" presName="circleA" presStyleLbl="node1" presStyleIdx="4" presStyleCnt="5"/>
      <dgm:spPr/>
    </dgm:pt>
    <dgm:pt modelId="{9DBC2327-E43A-45FB-87F8-F35468D5BC98}" type="pres">
      <dgm:prSet presAssocID="{18345216-80FE-47BB-B2F0-053E399DA873}" presName="spaceA" presStyleCnt="0"/>
      <dgm:spPr/>
    </dgm:pt>
  </dgm:ptLst>
  <dgm:cxnLst>
    <dgm:cxn modelId="{D80FEC46-B8FD-43F1-BC94-0FC24F88ECE7}" type="presOf" srcId="{18345216-80FE-47BB-B2F0-053E399DA873}" destId="{A2A57D32-FCF2-484D-BDB9-CA61CF0AD4E7}" srcOrd="0" destOrd="0" presId="urn:microsoft.com/office/officeart/2005/8/layout/hProcess11"/>
    <dgm:cxn modelId="{38C8962C-3DDD-4DFF-9920-5D8E7C74F1CC}" srcId="{EAF8C4BA-4359-4AC5-B6AC-A574E4802FB6}" destId="{13BC7502-9741-4418-A807-1749167B76BE}" srcOrd="2" destOrd="0" parTransId="{BB9E577D-50C0-42A5-9F50-4135B159C846}" sibTransId="{C294A1DC-1A26-445B-94D6-9E7794621A16}"/>
    <dgm:cxn modelId="{1E81B5EF-C6E7-480C-932D-572F0EE61F3E}" srcId="{EAF8C4BA-4359-4AC5-B6AC-A574E4802FB6}" destId="{020091F8-ABB3-489F-B28E-EB0E9E0B984B}" srcOrd="0" destOrd="0" parTransId="{2B71063A-8B55-454E-8A91-19A75FDF4B75}" sibTransId="{7CD2A529-896B-454F-87C9-46BA455FEB25}"/>
    <dgm:cxn modelId="{3350B88F-4221-4D64-87C1-FB26F6EA4669}" type="presOf" srcId="{13BC7502-9741-4418-A807-1749167B76BE}" destId="{4D09B162-2500-4160-9390-D9DAAA7066D7}" srcOrd="0" destOrd="0" presId="urn:microsoft.com/office/officeart/2005/8/layout/hProcess11"/>
    <dgm:cxn modelId="{1F48ED29-5096-4179-A7D9-AB927E2141BE}" srcId="{EAF8C4BA-4359-4AC5-B6AC-A574E4802FB6}" destId="{06DE6C65-C48A-4907-ABE1-83227A65243E}" srcOrd="1" destOrd="0" parTransId="{5102D6B0-DD19-4B3D-97EB-DC11264DD161}" sibTransId="{E873DA5A-CC2A-47C7-96EE-6426BDFB4484}"/>
    <dgm:cxn modelId="{A69B382A-E7C7-4EB6-A4FE-C5CDD7FCB8A3}" srcId="{EAF8C4BA-4359-4AC5-B6AC-A574E4802FB6}" destId="{18345216-80FE-47BB-B2F0-053E399DA873}" srcOrd="4" destOrd="0" parTransId="{C8D84D70-1FC0-4E96-ABB6-F8785B361630}" sibTransId="{BE7E6FF5-61E8-42E0-AD68-32812857548B}"/>
    <dgm:cxn modelId="{5F697EC5-8D50-4B04-85D1-4DC5492B3D39}" type="presOf" srcId="{020091F8-ABB3-489F-B28E-EB0E9E0B984B}" destId="{76A08681-E105-4101-8F73-8D62689DDD83}" srcOrd="0" destOrd="0" presId="urn:microsoft.com/office/officeart/2005/8/layout/hProcess11"/>
    <dgm:cxn modelId="{753C24A3-AC3A-4F24-ADF8-477F629CF526}" type="presOf" srcId="{EAF8C4BA-4359-4AC5-B6AC-A574E4802FB6}" destId="{473E29C1-DF5F-4094-AB3B-5CE207005A30}" srcOrd="0" destOrd="0" presId="urn:microsoft.com/office/officeart/2005/8/layout/hProcess11"/>
    <dgm:cxn modelId="{68B4D628-DEEA-4A5E-B993-56B56B0FCF0C}" srcId="{EAF8C4BA-4359-4AC5-B6AC-A574E4802FB6}" destId="{575F93A3-7EF4-4C6A-9609-BF782CD4218B}" srcOrd="3" destOrd="0" parTransId="{4FDF7570-C9E5-44A8-BD1D-6D16BE46D8F5}" sibTransId="{2E9BCABF-706B-4F23-B76C-DFC73ECC447A}"/>
    <dgm:cxn modelId="{046DAC14-68BE-4A32-BA0B-ECBD5DC02DA2}" type="presOf" srcId="{575F93A3-7EF4-4C6A-9609-BF782CD4218B}" destId="{A087CBA6-5B1A-4CC2-8881-2FD801713A5D}" srcOrd="0" destOrd="0" presId="urn:microsoft.com/office/officeart/2005/8/layout/hProcess11"/>
    <dgm:cxn modelId="{83860545-37ED-4232-80DC-0491E67063B0}" type="presOf" srcId="{06DE6C65-C48A-4907-ABE1-83227A65243E}" destId="{F8FB39D1-1494-4976-A5E4-2BEA219F5DAB}" srcOrd="0" destOrd="0" presId="urn:microsoft.com/office/officeart/2005/8/layout/hProcess11"/>
    <dgm:cxn modelId="{1DBD7EC6-2374-4566-959E-5CCF88F723B4}" type="presParOf" srcId="{473E29C1-DF5F-4094-AB3B-5CE207005A30}" destId="{216984E8-7BD0-493A-8B59-E08BC5B93779}" srcOrd="0" destOrd="0" presId="urn:microsoft.com/office/officeart/2005/8/layout/hProcess11"/>
    <dgm:cxn modelId="{4A492106-F2FE-4668-9057-59FD11990DC7}" type="presParOf" srcId="{473E29C1-DF5F-4094-AB3B-5CE207005A30}" destId="{F140AF1A-5402-49E2-B32C-3432DDBAC966}" srcOrd="1" destOrd="0" presId="urn:microsoft.com/office/officeart/2005/8/layout/hProcess11"/>
    <dgm:cxn modelId="{1A3EC116-BA4A-4C58-9184-726721E753F9}" type="presParOf" srcId="{F140AF1A-5402-49E2-B32C-3432DDBAC966}" destId="{0AECD003-0DB4-45DD-B3E7-501968BE9087}" srcOrd="0" destOrd="0" presId="urn:microsoft.com/office/officeart/2005/8/layout/hProcess11"/>
    <dgm:cxn modelId="{411D7884-F418-4DD1-9512-2D361F354A36}" type="presParOf" srcId="{0AECD003-0DB4-45DD-B3E7-501968BE9087}" destId="{76A08681-E105-4101-8F73-8D62689DDD83}" srcOrd="0" destOrd="0" presId="urn:microsoft.com/office/officeart/2005/8/layout/hProcess11"/>
    <dgm:cxn modelId="{401E7976-3F4F-40FB-BCD0-323501033CF5}" type="presParOf" srcId="{0AECD003-0DB4-45DD-B3E7-501968BE9087}" destId="{450A21E9-665C-4E03-99A9-CC0B18407BC3}" srcOrd="1" destOrd="0" presId="urn:microsoft.com/office/officeart/2005/8/layout/hProcess11"/>
    <dgm:cxn modelId="{9BFE72CD-D6BC-45A5-B7AD-E860E98E928F}" type="presParOf" srcId="{0AECD003-0DB4-45DD-B3E7-501968BE9087}" destId="{CF0DE007-6538-4E66-A3B3-2C319C4C6006}" srcOrd="2" destOrd="0" presId="urn:microsoft.com/office/officeart/2005/8/layout/hProcess11"/>
    <dgm:cxn modelId="{3F2735B3-4C96-4CF6-809A-D7A3311E32A4}" type="presParOf" srcId="{F140AF1A-5402-49E2-B32C-3432DDBAC966}" destId="{9F00070A-6B69-4EC7-BBBB-298344734430}" srcOrd="1" destOrd="0" presId="urn:microsoft.com/office/officeart/2005/8/layout/hProcess11"/>
    <dgm:cxn modelId="{3A540399-F815-4242-B164-3F381F614D0B}" type="presParOf" srcId="{F140AF1A-5402-49E2-B32C-3432DDBAC966}" destId="{4332C9FA-783E-49FC-8440-AC33AFCB2D62}" srcOrd="2" destOrd="0" presId="urn:microsoft.com/office/officeart/2005/8/layout/hProcess11"/>
    <dgm:cxn modelId="{00D2FE05-8BD5-4B4E-A530-BF903FB8B7A4}" type="presParOf" srcId="{4332C9FA-783E-49FC-8440-AC33AFCB2D62}" destId="{F8FB39D1-1494-4976-A5E4-2BEA219F5DAB}" srcOrd="0" destOrd="0" presId="urn:microsoft.com/office/officeart/2005/8/layout/hProcess11"/>
    <dgm:cxn modelId="{B62211A3-13A1-4A10-B746-9B775BA20487}" type="presParOf" srcId="{4332C9FA-783E-49FC-8440-AC33AFCB2D62}" destId="{85F55F1E-E83E-46CF-BA83-21208E4976EC}" srcOrd="1" destOrd="0" presId="urn:microsoft.com/office/officeart/2005/8/layout/hProcess11"/>
    <dgm:cxn modelId="{182F2EE7-6D40-422D-BC00-799F3C5AAD0B}" type="presParOf" srcId="{4332C9FA-783E-49FC-8440-AC33AFCB2D62}" destId="{45A9140D-F567-4FCE-ADD5-59122C8C4224}" srcOrd="2" destOrd="0" presId="urn:microsoft.com/office/officeart/2005/8/layout/hProcess11"/>
    <dgm:cxn modelId="{6E356542-DDA6-45E0-9397-7DFFC444B10B}" type="presParOf" srcId="{F140AF1A-5402-49E2-B32C-3432DDBAC966}" destId="{EB45C9A4-C4C0-41D2-9872-75C061E2C4D3}" srcOrd="3" destOrd="0" presId="urn:microsoft.com/office/officeart/2005/8/layout/hProcess11"/>
    <dgm:cxn modelId="{0BBA840B-44FF-4100-A304-97F60A27D869}" type="presParOf" srcId="{F140AF1A-5402-49E2-B32C-3432DDBAC966}" destId="{361E1CE1-A350-4868-8B6E-EC0F1D5D63AE}" srcOrd="4" destOrd="0" presId="urn:microsoft.com/office/officeart/2005/8/layout/hProcess11"/>
    <dgm:cxn modelId="{A681931D-76A0-4E40-8557-AE1A36170C22}" type="presParOf" srcId="{361E1CE1-A350-4868-8B6E-EC0F1D5D63AE}" destId="{4D09B162-2500-4160-9390-D9DAAA7066D7}" srcOrd="0" destOrd="0" presId="urn:microsoft.com/office/officeart/2005/8/layout/hProcess11"/>
    <dgm:cxn modelId="{C2D071E2-918D-460A-B8C9-7B7501385115}" type="presParOf" srcId="{361E1CE1-A350-4868-8B6E-EC0F1D5D63AE}" destId="{E0C35A36-7603-4C84-BFF2-C867FAC8FA1A}" srcOrd="1" destOrd="0" presId="urn:microsoft.com/office/officeart/2005/8/layout/hProcess11"/>
    <dgm:cxn modelId="{699B3CCE-ADDF-4138-A51A-F08E79034738}" type="presParOf" srcId="{361E1CE1-A350-4868-8B6E-EC0F1D5D63AE}" destId="{203CE4A6-4319-49EA-8FBA-91267702DC46}" srcOrd="2" destOrd="0" presId="urn:microsoft.com/office/officeart/2005/8/layout/hProcess11"/>
    <dgm:cxn modelId="{374F1FAD-D959-4F45-90D3-70CBDE9E4655}" type="presParOf" srcId="{F140AF1A-5402-49E2-B32C-3432DDBAC966}" destId="{BB473B13-9D56-45FF-81EF-EF0E5F8E550B}" srcOrd="5" destOrd="0" presId="urn:microsoft.com/office/officeart/2005/8/layout/hProcess11"/>
    <dgm:cxn modelId="{466F77E7-C3AB-4790-8BE4-E7BA14E97679}" type="presParOf" srcId="{F140AF1A-5402-49E2-B32C-3432DDBAC966}" destId="{B95DFDED-25ED-4353-9F58-7FED55D1D831}" srcOrd="6" destOrd="0" presId="urn:microsoft.com/office/officeart/2005/8/layout/hProcess11"/>
    <dgm:cxn modelId="{0AFE89A3-88BC-45BA-B848-B94794B3C6C0}" type="presParOf" srcId="{B95DFDED-25ED-4353-9F58-7FED55D1D831}" destId="{A087CBA6-5B1A-4CC2-8881-2FD801713A5D}" srcOrd="0" destOrd="0" presId="urn:microsoft.com/office/officeart/2005/8/layout/hProcess11"/>
    <dgm:cxn modelId="{6D0104DE-5A18-4AE3-8AE5-5D4FBD32322A}" type="presParOf" srcId="{B95DFDED-25ED-4353-9F58-7FED55D1D831}" destId="{C9D79FED-7ACD-405C-BA57-7E3DDDAF2FC3}" srcOrd="1" destOrd="0" presId="urn:microsoft.com/office/officeart/2005/8/layout/hProcess11"/>
    <dgm:cxn modelId="{96A9286F-3CBE-4D45-91A4-FF2675C0C6BF}" type="presParOf" srcId="{B95DFDED-25ED-4353-9F58-7FED55D1D831}" destId="{3BD07210-15BD-4CCD-9E35-A2493E59E58A}" srcOrd="2" destOrd="0" presId="urn:microsoft.com/office/officeart/2005/8/layout/hProcess11"/>
    <dgm:cxn modelId="{32F4EB45-9718-4B37-A6E8-BF52FA128ED2}" type="presParOf" srcId="{F140AF1A-5402-49E2-B32C-3432DDBAC966}" destId="{D48F37EC-C90C-4720-9836-4013787A2D2E}" srcOrd="7" destOrd="0" presId="urn:microsoft.com/office/officeart/2005/8/layout/hProcess11"/>
    <dgm:cxn modelId="{0BC1D14C-72E4-489A-8B92-F765A8346C36}" type="presParOf" srcId="{F140AF1A-5402-49E2-B32C-3432DDBAC966}" destId="{1C58BDB8-709B-4170-B5D7-82420706D18E}" srcOrd="8" destOrd="0" presId="urn:microsoft.com/office/officeart/2005/8/layout/hProcess11"/>
    <dgm:cxn modelId="{414C1637-3930-46D6-BB34-8FDDEEF72C4B}" type="presParOf" srcId="{1C58BDB8-709B-4170-B5D7-82420706D18E}" destId="{A2A57D32-FCF2-484D-BDB9-CA61CF0AD4E7}" srcOrd="0" destOrd="0" presId="urn:microsoft.com/office/officeart/2005/8/layout/hProcess11"/>
    <dgm:cxn modelId="{6012EA88-DDE4-41C5-8BC7-B07216E63F4E}" type="presParOf" srcId="{1C58BDB8-709B-4170-B5D7-82420706D18E}" destId="{8E1039BA-7D53-46B3-82B8-04078C618720}" srcOrd="1" destOrd="0" presId="urn:microsoft.com/office/officeart/2005/8/layout/hProcess11"/>
    <dgm:cxn modelId="{430F8334-569C-40F9-BBAF-8BB195586C96}" type="presParOf" srcId="{1C58BDB8-709B-4170-B5D7-82420706D18E}" destId="{9DBC2327-E43A-45FB-87F8-F35468D5BC98}" srcOrd="2" destOrd="0" presId="urn:microsoft.com/office/officeart/2005/8/layout/hProcess11"/>
  </dgm:cxnLst>
  <dgm:bg/>
  <dgm:whole/>
  <dgm:extLst>
    <a:ext uri="http://schemas.microsoft.com/office/drawing/2008/diagram">
      <dsp:dataModelExt xmlns:dsp="http://schemas.microsoft.com/office/drawing/2008/diagram" xmlns="" relId="rId12"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216984E8-7BD0-493A-8B59-E08BC5B93779}">
      <dsp:nvSpPr>
        <dsp:cNvPr id="0" name=""/>
        <dsp:cNvSpPr/>
      </dsp:nvSpPr>
      <dsp:spPr>
        <a:xfrm>
          <a:off x="0" y="960120"/>
          <a:ext cx="5486400" cy="1280160"/>
        </a:xfrm>
        <a:prstGeom prst="notchedRightArrow">
          <a:avLst/>
        </a:prstGeom>
        <a:solidFill>
          <a:schemeClr val="dk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76A08681-E105-4101-8F73-8D62689DDD83}">
      <dsp:nvSpPr>
        <dsp:cNvPr id="0" name=""/>
        <dsp:cNvSpPr/>
      </dsp:nvSpPr>
      <dsp:spPr>
        <a:xfrm>
          <a:off x="2169" y="0"/>
          <a:ext cx="948734" cy="128016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13792" tIns="113792" rIns="113792" bIns="113792" numCol="1" spcCol="1270" anchor="b" anchorCtr="0">
          <a:noAutofit/>
        </a:bodyPr>
        <a:lstStyle/>
        <a:p>
          <a:pPr lvl="0" algn="ctr" defTabSz="711200">
            <a:lnSpc>
              <a:spcPct val="90000"/>
            </a:lnSpc>
            <a:spcBef>
              <a:spcPct val="0"/>
            </a:spcBef>
            <a:spcAft>
              <a:spcPct val="35000"/>
            </a:spcAft>
          </a:pPr>
          <a:r>
            <a:rPr lang="nl-NL" sz="1600" kern="1200"/>
            <a:t>742</a:t>
          </a:r>
        </a:p>
      </dsp:txBody>
      <dsp:txXfrm>
        <a:off x="2169" y="0"/>
        <a:ext cx="948734" cy="1280160"/>
      </dsp:txXfrm>
    </dsp:sp>
    <dsp:sp modelId="{450A21E9-665C-4E03-99A9-CC0B18407BC3}">
      <dsp:nvSpPr>
        <dsp:cNvPr id="0" name=""/>
        <dsp:cNvSpPr/>
      </dsp:nvSpPr>
      <dsp:spPr>
        <a:xfrm>
          <a:off x="316517" y="1440180"/>
          <a:ext cx="320040" cy="320040"/>
        </a:xfrm>
        <a:prstGeom prst="ellipse">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F8FB39D1-1494-4976-A5E4-2BEA219F5DAB}">
      <dsp:nvSpPr>
        <dsp:cNvPr id="0" name=""/>
        <dsp:cNvSpPr/>
      </dsp:nvSpPr>
      <dsp:spPr>
        <a:xfrm>
          <a:off x="998341" y="1920240"/>
          <a:ext cx="948734" cy="128016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13792" tIns="113792" rIns="113792" bIns="113792" numCol="1" spcCol="1270" anchor="t" anchorCtr="0">
          <a:noAutofit/>
        </a:bodyPr>
        <a:lstStyle/>
        <a:p>
          <a:pPr lvl="0" algn="ctr" defTabSz="711200">
            <a:lnSpc>
              <a:spcPct val="90000"/>
            </a:lnSpc>
            <a:spcBef>
              <a:spcPct val="0"/>
            </a:spcBef>
            <a:spcAft>
              <a:spcPct val="35000"/>
            </a:spcAft>
          </a:pPr>
          <a:r>
            <a:rPr lang="nl-NL" sz="1600" kern="1200"/>
            <a:t>768</a:t>
          </a:r>
        </a:p>
      </dsp:txBody>
      <dsp:txXfrm>
        <a:off x="998341" y="1920240"/>
        <a:ext cx="948734" cy="1280160"/>
      </dsp:txXfrm>
    </dsp:sp>
    <dsp:sp modelId="{85F55F1E-E83E-46CF-BA83-21208E4976EC}">
      <dsp:nvSpPr>
        <dsp:cNvPr id="0" name=""/>
        <dsp:cNvSpPr/>
      </dsp:nvSpPr>
      <dsp:spPr>
        <a:xfrm>
          <a:off x="1312688" y="1440180"/>
          <a:ext cx="320040" cy="320040"/>
        </a:xfrm>
        <a:prstGeom prst="ellipse">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4D09B162-2500-4160-9390-D9DAAA7066D7}">
      <dsp:nvSpPr>
        <dsp:cNvPr id="0" name=""/>
        <dsp:cNvSpPr/>
      </dsp:nvSpPr>
      <dsp:spPr>
        <a:xfrm>
          <a:off x="1994512" y="0"/>
          <a:ext cx="948734" cy="128016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13792" tIns="113792" rIns="113792" bIns="113792" numCol="1" spcCol="1270" anchor="b" anchorCtr="0">
          <a:noAutofit/>
        </a:bodyPr>
        <a:lstStyle/>
        <a:p>
          <a:pPr lvl="0" algn="ctr" defTabSz="711200">
            <a:lnSpc>
              <a:spcPct val="90000"/>
            </a:lnSpc>
            <a:spcBef>
              <a:spcPct val="0"/>
            </a:spcBef>
            <a:spcAft>
              <a:spcPct val="35000"/>
            </a:spcAft>
          </a:pPr>
          <a:r>
            <a:rPr lang="nl-NL" sz="1600" kern="1200"/>
            <a:t>771</a:t>
          </a:r>
        </a:p>
      </dsp:txBody>
      <dsp:txXfrm>
        <a:off x="1994512" y="0"/>
        <a:ext cx="948734" cy="1280160"/>
      </dsp:txXfrm>
    </dsp:sp>
    <dsp:sp modelId="{E0C35A36-7603-4C84-BFF2-C867FAC8FA1A}">
      <dsp:nvSpPr>
        <dsp:cNvPr id="0" name=""/>
        <dsp:cNvSpPr/>
      </dsp:nvSpPr>
      <dsp:spPr>
        <a:xfrm>
          <a:off x="2308860" y="1440180"/>
          <a:ext cx="320040" cy="320040"/>
        </a:xfrm>
        <a:prstGeom prst="ellipse">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087CBA6-5B1A-4CC2-8881-2FD801713A5D}">
      <dsp:nvSpPr>
        <dsp:cNvPr id="0" name=""/>
        <dsp:cNvSpPr/>
      </dsp:nvSpPr>
      <dsp:spPr>
        <a:xfrm>
          <a:off x="2990684" y="1920240"/>
          <a:ext cx="948734" cy="128016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13792" tIns="113792" rIns="113792" bIns="113792" numCol="1" spcCol="1270" anchor="t" anchorCtr="0">
          <a:noAutofit/>
        </a:bodyPr>
        <a:lstStyle/>
        <a:p>
          <a:pPr lvl="0" algn="ctr" defTabSz="711200">
            <a:lnSpc>
              <a:spcPct val="90000"/>
            </a:lnSpc>
            <a:spcBef>
              <a:spcPct val="0"/>
            </a:spcBef>
            <a:spcAft>
              <a:spcPct val="35000"/>
            </a:spcAft>
          </a:pPr>
          <a:r>
            <a:rPr lang="nl-NL" sz="1600" kern="1200"/>
            <a:t>800</a:t>
          </a:r>
        </a:p>
      </dsp:txBody>
      <dsp:txXfrm>
        <a:off x="2990684" y="1920240"/>
        <a:ext cx="948734" cy="1280160"/>
      </dsp:txXfrm>
    </dsp:sp>
    <dsp:sp modelId="{C9D79FED-7ACD-405C-BA57-7E3DDDAF2FC3}">
      <dsp:nvSpPr>
        <dsp:cNvPr id="0" name=""/>
        <dsp:cNvSpPr/>
      </dsp:nvSpPr>
      <dsp:spPr>
        <a:xfrm>
          <a:off x="3305031" y="1440180"/>
          <a:ext cx="320040" cy="320040"/>
        </a:xfrm>
        <a:prstGeom prst="ellipse">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2A57D32-FCF2-484D-BDB9-CA61CF0AD4E7}">
      <dsp:nvSpPr>
        <dsp:cNvPr id="0" name=""/>
        <dsp:cNvSpPr/>
      </dsp:nvSpPr>
      <dsp:spPr>
        <a:xfrm>
          <a:off x="3986855" y="0"/>
          <a:ext cx="948734" cy="128016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13792" tIns="113792" rIns="113792" bIns="113792" numCol="1" spcCol="1270" anchor="b" anchorCtr="0">
          <a:noAutofit/>
        </a:bodyPr>
        <a:lstStyle/>
        <a:p>
          <a:pPr lvl="0" algn="ctr" defTabSz="711200">
            <a:lnSpc>
              <a:spcPct val="90000"/>
            </a:lnSpc>
            <a:spcBef>
              <a:spcPct val="0"/>
            </a:spcBef>
            <a:spcAft>
              <a:spcPct val="35000"/>
            </a:spcAft>
          </a:pPr>
          <a:r>
            <a:rPr lang="nl-NL" sz="1600" kern="1200"/>
            <a:t>814</a:t>
          </a:r>
        </a:p>
      </dsp:txBody>
      <dsp:txXfrm>
        <a:off x="3986855" y="0"/>
        <a:ext cx="948734" cy="1280160"/>
      </dsp:txXfrm>
    </dsp:sp>
    <dsp:sp modelId="{8E1039BA-7D53-46B3-82B8-04078C618720}">
      <dsp:nvSpPr>
        <dsp:cNvPr id="0" name=""/>
        <dsp:cNvSpPr/>
      </dsp:nvSpPr>
      <dsp:spPr>
        <a:xfrm>
          <a:off x="4301202" y="1440180"/>
          <a:ext cx="320040" cy="320040"/>
        </a:xfrm>
        <a:prstGeom prst="ellipse">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Tree>
</dsp:drawing>
</file>

<file path=word/diagrams/layout1.xml><?xml version="1.0" encoding="utf-8"?>
<dgm:layoutDef xmlns:dgm="http://schemas.openxmlformats.org/drawingml/2006/diagram" xmlns:a="http://schemas.openxmlformats.org/drawingml/2006/main" uniqueId="urn:microsoft.com/office/officeart/2005/8/layout/hProcess11">
  <dgm:title val=""/>
  <dgm:desc val=""/>
  <dgm:catLst>
    <dgm:cat type="process" pri="8000"/>
    <dgm:cat type="convert" pri="14000"/>
  </dgm:catLst>
  <dgm:sampData useDef="1">
    <dgm:dataModel>
      <dgm:pt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alg type="composite"/>
    <dgm:shape xmlns:r="http://schemas.openxmlformats.org/officeDocument/2006/relationships" r:blip="">
      <dgm:adjLst/>
    </dgm:shape>
    <dgm:presOf/>
    <dgm:choose name="Name1">
      <dgm:if name="Name2" func="var" arg="dir" op="equ" val="norm">
        <dgm:constrLst>
          <dgm:constr type="w" for="ch" forName="arrow" refType="w"/>
          <dgm:constr type="h" for="ch" forName="arrow" refType="h" fact="0.4"/>
          <dgm:constr type="ctrY" for="ch" forName="arrow" refType="h" fact="0.5"/>
          <dgm:constr type="l" for="ch" forName="arrow"/>
          <dgm:constr type="w" for="ch" forName="points" refType="w" fact="0.9"/>
          <dgm:constr type="h" for="ch" forName="points" refType="h"/>
          <dgm:constr type="t" for="ch" forName="points"/>
          <dgm:constr type="l" for="ch" forName="points"/>
        </dgm:constrLst>
      </dgm:if>
      <dgm:else name="Name3">
        <dgm:constrLst>
          <dgm:constr type="w" for="ch" forName="arrow" refType="w"/>
          <dgm:constr type="h" for="ch" forName="arrow" refType="h" fact="0.4"/>
          <dgm:constr type="ctrY" for="ch" forName="arrow" refType="h" fact="0.5"/>
          <dgm:constr type="r" for="ch" forName="arrow" refType="w"/>
          <dgm:constr type="w" for="ch" forName="points" refType="w" fact="0.9"/>
          <dgm:constr type="h" for="ch" forName="points" refType="h"/>
          <dgm:constr type="t" for="ch" forName="points"/>
          <dgm:constr type="r" for="ch" forName="points" refType="w"/>
        </dgm:constrLst>
      </dgm:else>
    </dgm:choose>
    <dgm:ruleLst/>
    <dgm:layoutNode name="arrow" styleLbl="bgShp">
      <dgm:alg type="sp"/>
      <dgm:choose name="Name4">
        <dgm:if name="Name5" func="var" arg="dir" op="equ" val="norm">
          <dgm:shape xmlns:r="http://schemas.openxmlformats.org/officeDocument/2006/relationships" type="notchedRightArrow" r:blip="">
            <dgm:adjLst/>
          </dgm:shape>
        </dgm:if>
        <dgm:else name="Name6">
          <dgm:shape xmlns:r="http://schemas.openxmlformats.org/officeDocument/2006/relationships" rot="180" type="notchedRightArrow" r:blip="">
            <dgm:adjLst/>
          </dgm:shape>
        </dgm:else>
      </dgm:choose>
      <dgm:presOf/>
      <dgm:constrLst/>
      <dgm:ruleLst/>
    </dgm:layoutNode>
    <dgm:layoutNode name="points">
      <dgm:choose name="Name7">
        <dgm:if name="Name8" func="var" arg="dir" op="equ" val="norm">
          <dgm:alg type="lin">
            <dgm:param type="linDir" val="fromL"/>
          </dgm:alg>
        </dgm:if>
        <dgm:else name="Name9">
          <dgm:alg type="lin">
            <dgm:param type="linDir" val="fromR"/>
          </dgm:alg>
        </dgm:else>
      </dgm:choose>
      <dgm:shape xmlns:r="http://schemas.openxmlformats.org/officeDocument/2006/relationships" r:blip="">
        <dgm:adjLst/>
      </dgm:shape>
      <dgm:presOf/>
      <dgm:constrLst>
        <dgm:constr type="w" for="ch" forName="compositeA" refType="w"/>
        <dgm:constr type="h" for="ch" forName="compositeA" refType="h"/>
        <dgm:constr type="w" for="ch" forName="compositeB" refType="w" refFor="ch" refForName="compositeA" op="equ"/>
        <dgm:constr type="h" for="ch" forName="compositeB" refType="h" refFor="ch" refForName="compositeA" op="equ"/>
        <dgm:constr type="primFontSz" for="des" ptType="node" op="equ" val="65"/>
        <dgm:constr type="w" for="ch" forName="space" refType="w" refFor="ch" refForName="compositeA" op="equ" fact="0.05"/>
      </dgm:constrLst>
      <dgm:ruleLst/>
      <dgm:forEach name="Name10" axis="ch" ptType="node">
        <dgm:choose name="Name11">
          <dgm:if name="Name12" axis="self" ptType="node" func="posOdd" op="equ" val="1">
            <dgm:layoutNode name="compositeA">
              <dgm:alg type="composite"/>
              <dgm:shape xmlns:r="http://schemas.openxmlformats.org/officeDocument/2006/relationships" r:blip="">
                <dgm:adjLst/>
              </dgm:shape>
              <dgm:presOf/>
              <dgm:constrLst>
                <dgm:constr type="w" for="ch" forName="textA" refType="w"/>
                <dgm:constr type="h" for="ch" forName="textA" refType="h" fact="0.4"/>
                <dgm:constr type="t" for="ch" forName="textA"/>
                <dgm:constr type="l" for="ch" forName="textA"/>
                <dgm:constr type="h" for="ch" forName="circleA" refType="h" fact="0.1"/>
                <dgm:constr type="h" for="ch" forName="circleA" refType="w" op="lte"/>
                <dgm:constr type="w" for="ch" forName="circleA" refType="h" refFor="ch" refForName="circleA" op="equ"/>
                <dgm:constr type="ctrY" for="ch" forName="circleA" refType="h" fact="0.5"/>
                <dgm:constr type="ctrX" for="ch" forName="circleA" refType="w" refFor="ch" refForName="textA" fact="0.5"/>
                <dgm:constr type="w" for="ch" forName="spaceA" refType="w"/>
                <dgm:constr type="h" for="ch" forName="spaceA" refType="h" fact="0.4"/>
                <dgm:constr type="b" for="ch" forName="spaceA" refType="h"/>
                <dgm:constr type="l" for="ch" forName="spaceA"/>
              </dgm:constrLst>
              <dgm:ruleLst/>
              <dgm:layoutNode name="textA" styleLbl="revTx">
                <dgm:varLst>
                  <dgm:bulletEnabled val="1"/>
                </dgm:varLst>
                <dgm:alg type="tx">
                  <dgm:param type="txAnchorVert" val="b"/>
                  <dgm:param type="txAnchorVertCh" val="b"/>
                  <dgm:param type="txAnchorHorzCh" val="ctr"/>
                </dgm:alg>
                <dgm:shape xmlns:r="http://schemas.openxmlformats.org/officeDocument/2006/relationships" type="rect" r:blip="">
                  <dgm:adjLst/>
                </dgm:shape>
                <dgm:presOf axis="desOrSelf" ptType="node"/>
                <dgm:constrLst/>
                <dgm:ruleLst>
                  <dgm:rule type="primFontSz" val="5" fact="NaN" max="NaN"/>
                </dgm:ruleLst>
              </dgm:layoutNode>
              <dgm:layoutNode name="circleA">
                <dgm:alg type="sp"/>
                <dgm:shape xmlns:r="http://schemas.openxmlformats.org/officeDocument/2006/relationships" type="ellipse" r:blip="">
                  <dgm:adjLst/>
                </dgm:shape>
                <dgm:presOf/>
                <dgm:constrLst/>
                <dgm:ruleLst/>
              </dgm:layoutNode>
              <dgm:layoutNode name="spaceA">
                <dgm:alg type="sp"/>
                <dgm:shape xmlns:r="http://schemas.openxmlformats.org/officeDocument/2006/relationships" r:blip="">
                  <dgm:adjLst/>
                </dgm:shape>
                <dgm:presOf/>
                <dgm:constrLst/>
                <dgm:ruleLst/>
              </dgm:layoutNode>
            </dgm:layoutNode>
          </dgm:if>
          <dgm:else name="Name13">
            <dgm:layoutNode name="compositeB">
              <dgm:alg type="composite"/>
              <dgm:shape xmlns:r="http://schemas.openxmlformats.org/officeDocument/2006/relationships" r:blip="">
                <dgm:adjLst/>
              </dgm:shape>
              <dgm:presOf/>
              <dgm:constrLst>
                <dgm:constr type="w" for="ch" forName="textB" refType="w"/>
                <dgm:constr type="h" for="ch" forName="textB" refType="h" fact="0.4"/>
                <dgm:constr type="b" for="ch" forName="textB" refType="h"/>
                <dgm:constr type="l" for="ch" forName="textB"/>
                <dgm:constr type="h" for="ch" forName="circleB" refType="h" fact="0.1"/>
                <dgm:constr type="w" for="ch" forName="circleB" refType="h" refFor="ch" refForName="circleB" op="equ"/>
                <dgm:constr type="h" for="ch" forName="circleB" refType="w" op="lte"/>
                <dgm:constr type="ctrY" for="ch" forName="circleB" refType="h" fact="0.5"/>
                <dgm:constr type="ctrX" for="ch" forName="circleB" refType="w" refFor="ch" refForName="textB" fact="0.5"/>
                <dgm:constr type="w" for="ch" forName="spaceB" refType="w"/>
                <dgm:constr type="h" for="ch" forName="spaceB" refType="h" fact="0.4"/>
                <dgm:constr type="t" for="ch" forName="spaceB"/>
                <dgm:constr type="l" for="ch" forName="spaceB"/>
              </dgm:constrLst>
              <dgm:ruleLst/>
              <dgm:layoutNode name="textB" styleLbl="revTx">
                <dgm:varLst>
                  <dgm:bulletEnabled val="1"/>
                </dgm:varLst>
                <dgm:alg type="tx">
                  <dgm:param type="txAnchorVert" val="t"/>
                  <dgm:param type="txAnchorVertCh" val="t"/>
                  <dgm:param type="txAnchorHorzCh" val="ctr"/>
                </dgm:alg>
                <dgm:shape xmlns:r="http://schemas.openxmlformats.org/officeDocument/2006/relationships" type="rect" r:blip="">
                  <dgm:adjLst/>
                </dgm:shape>
                <dgm:presOf axis="desOrSelf" ptType="node"/>
                <dgm:constrLst/>
                <dgm:ruleLst>
                  <dgm:rule type="primFontSz" val="5" fact="NaN" max="NaN"/>
                </dgm:ruleLst>
              </dgm:layoutNode>
              <dgm:layoutNode name="circleB">
                <dgm:alg type="sp"/>
                <dgm:shape xmlns:r="http://schemas.openxmlformats.org/officeDocument/2006/relationships" type="ellipse" r:blip="">
                  <dgm:adjLst/>
                </dgm:shape>
                <dgm:presOf/>
                <dgm:constrLst/>
                <dgm:ruleLst/>
              </dgm:layoutNode>
              <dgm:layoutNode name="spaceB">
                <dgm:alg type="sp"/>
                <dgm:shape xmlns:r="http://schemas.openxmlformats.org/officeDocument/2006/relationships" r:blip="">
                  <dgm:adjLst/>
                </dgm:shape>
                <dgm:presOf/>
                <dgm:constrLst/>
                <dgm:ruleLst/>
              </dgm:layoutNode>
            </dgm:layoutNode>
          </dgm:else>
        </dgm:choose>
        <dgm:forEach name="Name14" axis="followSib" ptType="sibTrans" cnt="1">
          <dgm:layoutNode name="space">
            <dgm:alg type="sp"/>
            <dgm:shape xmlns:r="http://schemas.openxmlformats.org/officeDocument/2006/relationships" r:blip="">
              <dgm:adjLst/>
            </dgm:shape>
            <dgm:presOf/>
            <dgm:constrLst/>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st with essay question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Century Gothic-Palatino Linotype">
      <a:majorFont>
        <a:latin typeface="Century Gothic"/>
        <a:ea typeface=""/>
        <a:cs typeface=""/>
        <a:font script="Jpan" typeface="ＭＳ ゴシック"/>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Palatino Linotype"/>
        <a:ea typeface=""/>
        <a:cs typeface=""/>
        <a:font script="Jpan" typeface="ＭＳ ゴシック"/>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mso-contentType ?>
<FormTemplates xmlns="http://schemas.microsoft.com/sharepoint/v3/contenttype/forms">
  <Display>DocumentLibraryForm</Display>
  <Edit>AssetEditForm</Edit>
  <New>DocumentLibraryForm</New>
</FormTemplates>
</file>

<file path=customXml/itemProps1.xml><?xml version="1.0" encoding="utf-8"?>
<ds:datastoreItem xmlns:ds="http://schemas.openxmlformats.org/officeDocument/2006/customXml" ds:itemID="{5B98FD58-AEFC-4111-A41C-F95A04AE2BB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Test with essay questions</Template>
  <TotalTime>0</TotalTime>
  <Pages>6</Pages>
  <Words>855</Words>
  <Characters>4705</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5549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2017-01-30T01:04:00Z</dcterms:created>
  <dcterms:modified xsi:type="dcterms:W3CDTF">2017-01-30T01:04:00Z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TC039883099991</vt:lpwstr>
  </property>
</Properties>
</file>