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564D" w:rsidRDefault="0002380F" w:rsidP="001F41A5">
      <w:pPr>
        <w:rPr>
          <w:noProof/>
          <w:lang w:val="en-US"/>
        </w:rPr>
      </w:pPr>
      <w:bookmarkStart w:id="0" w:name="_LastPageContents"/>
      <w:bookmarkStart w:id="1" w:name="_MacBuGuideStaticData_800H"/>
      <w:r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page">
              <wp:posOffset>1698625</wp:posOffset>
            </wp:positionH>
            <wp:positionV relativeFrom="paragraph">
              <wp:posOffset>0</wp:posOffset>
            </wp:positionV>
            <wp:extent cx="5790565" cy="279400"/>
            <wp:effectExtent l="0" t="0" r="0" b="0"/>
            <wp:wrapTight wrapText="bothSides">
              <wp:wrapPolygon edited="0">
                <wp:start x="0" y="2945"/>
                <wp:lineTo x="0" y="20618"/>
                <wp:lineTo x="21531" y="20618"/>
                <wp:lineTo x="21531" y="2945"/>
                <wp:lineTo x="0" y="2945"/>
              </wp:wrapPolygon>
            </wp:wrapTight>
            <wp:docPr id="72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6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565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2" w:name="_GoBack"/>
      <w:r>
        <w:rPr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page">
              <wp:posOffset>2080895</wp:posOffset>
            </wp:positionH>
            <wp:positionV relativeFrom="page">
              <wp:posOffset>648335</wp:posOffset>
            </wp:positionV>
            <wp:extent cx="5408930" cy="3605530"/>
            <wp:effectExtent l="0" t="0" r="0" b="0"/>
            <wp:wrapNone/>
            <wp:docPr id="95" name="Afbeelding 95" descr="0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010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930" cy="360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2"/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page">
                  <wp:posOffset>2718435</wp:posOffset>
                </wp:positionH>
                <wp:positionV relativeFrom="page">
                  <wp:posOffset>4231640</wp:posOffset>
                </wp:positionV>
                <wp:extent cx="3835400" cy="452120"/>
                <wp:effectExtent l="3810" t="2540" r="0" b="254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3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5400" cy="452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E19A5" w:rsidRPr="00EB7160" w:rsidRDefault="007E19A5" w:rsidP="007E19A5">
                            <w:pPr>
                              <w:pStyle w:val="titel"/>
                            </w:pPr>
                            <w:r>
                              <w:t>Bedenk jij een leuk feest?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2" o:spid="_x0000_s1026" type="#_x0000_t202" style="position:absolute;margin-left:214.05pt;margin-top:333.2pt;width:302pt;height:35.6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" filled="f" stroked="f">
                <v:textbox inset=",7.2pt,,7.2pt">
                  <w:txbxContent>
                    <w:p w:rsidR="007E19A5" w:rsidRPr="00EB7160" w:rsidRDefault="007E19A5" w:rsidP="007E19A5">
                      <w:pPr>
                        <w:pStyle w:val="titel"/>
                      </w:pPr>
                      <w:r>
                        <w:t>Bedenk jij een leuk feest?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5C24C1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page">
                  <wp:posOffset>1643380</wp:posOffset>
                </wp:positionH>
                <wp:positionV relativeFrom="page">
                  <wp:posOffset>4907280</wp:posOffset>
                </wp:positionV>
                <wp:extent cx="5227320" cy="5267960"/>
                <wp:effectExtent l="0" t="1905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4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7320" cy="5267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 id="2">
                        <w:txbxContent>
                          <w:p w:rsidR="007E19A5" w:rsidRDefault="007E19A5" w:rsidP="007E19A5">
                            <w:pPr>
                              <w:pStyle w:val="plattetekst"/>
                            </w:pPr>
                            <w:r>
                              <w:t xml:space="preserve">Paul en Paulien zijn een tweeling. Ze zijn allebei op 9 mei jarig. Ze vieren hun feestje samen. Maar dat is een probleem! Want wat Paul leuk vindt, vindt Paulien stom. Taart? Vies, vindt Paulien. Koekhappen? Stom, vindt Paul. </w:t>
                            </w:r>
                          </w:p>
                          <w:p w:rsidR="00FE1CCA" w:rsidRPr="00571DEB" w:rsidRDefault="007E19A5" w:rsidP="007E19A5">
                            <w:pPr>
                              <w:pStyle w:val="plattetekst"/>
                            </w:pPr>
                            <w:r>
                              <w:t>Dat wordt geen leuk feest… Of kunnen jullie Paul en Paulien helpen? Verzinnen jullie een feest dat ze allebei leuk vinden?</w:t>
                            </w:r>
                          </w:p>
                          <w:p w:rsidR="00FE1CCA" w:rsidRPr="00571DEB" w:rsidRDefault="00FE1CCA" w:rsidP="005A778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jc w:val="both"/>
                              <w:textAlignment w:val="center"/>
                              <w:rPr>
                                <w:rFonts w:eastAsia="Cambria" w:cs="ArialMT"/>
                                <w:color w:val="000000"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  <w:p w:rsidR="0044564D" w:rsidRDefault="0044564D" w:rsidP="001F41A5">
                            <w:pPr>
                              <w:pStyle w:val="tussenkopje"/>
                            </w:pPr>
                            <w:r>
                              <w:t>Hoort hier een andere opdracht bij?</w:t>
                            </w:r>
                          </w:p>
                          <w:p w:rsidR="0044564D" w:rsidRPr="00571DEB" w:rsidRDefault="005A069A" w:rsidP="0044564D">
                            <w:pPr>
                              <w:pStyle w:val="plattetekst"/>
                            </w:pPr>
                            <w:r>
                              <w:t>Nee</w:t>
                            </w:r>
                            <w:r w:rsidR="0044564D" w:rsidRPr="00571DEB">
                              <w:t>.</w:t>
                            </w:r>
                          </w:p>
                          <w:p w:rsidR="0044564D" w:rsidRPr="00571DEB" w:rsidRDefault="0044564D" w:rsidP="0044564D">
                            <w:pPr>
                              <w:pStyle w:val="plattetekst"/>
                            </w:pPr>
                          </w:p>
                          <w:p w:rsidR="0044564D" w:rsidRPr="00571DEB" w:rsidRDefault="0044564D" w:rsidP="0044564D">
                            <w:pPr>
                              <w:pStyle w:val="tussenkopje"/>
                              <w:rPr>
                                <w:rFonts w:cs="ArialMT"/>
                              </w:rPr>
                            </w:pPr>
                            <w:r>
                              <w:t>Hoeveel tijd heb je?</w:t>
                            </w:r>
                          </w:p>
                          <w:p w:rsidR="0044564D" w:rsidRPr="00571DEB" w:rsidRDefault="007E19A5" w:rsidP="0044564D">
                            <w:pPr>
                              <w:pStyle w:val="plattetekst"/>
                            </w:pPr>
                            <w:r>
                              <w:t xml:space="preserve">2 </w:t>
                            </w:r>
                            <w:r w:rsidRPr="001063A1">
                              <w:t>les</w:t>
                            </w:r>
                            <w:r>
                              <w:t>uren</w:t>
                            </w:r>
                          </w:p>
                          <w:p w:rsidR="0044564D" w:rsidRPr="00571DEB" w:rsidRDefault="0044564D" w:rsidP="0044564D">
                            <w:pPr>
                              <w:pStyle w:val="plattetekst"/>
                            </w:pPr>
                          </w:p>
                          <w:p w:rsidR="0044564D" w:rsidRPr="00571DEB" w:rsidRDefault="0044564D" w:rsidP="0044564D">
                            <w:pPr>
                              <w:pStyle w:val="tussenkopje"/>
                              <w:rPr>
                                <w:rFonts w:cs="ArialMT"/>
                              </w:rPr>
                            </w:pPr>
                            <w:r>
                              <w:t>Aantal leerlingen</w:t>
                            </w:r>
                          </w:p>
                          <w:p w:rsidR="005A069A" w:rsidRDefault="005A069A" w:rsidP="005A069A">
                            <w:pPr>
                              <w:pStyle w:val="plattetekst"/>
                            </w:pPr>
                            <w:r>
                              <w:t xml:space="preserve">2 – </w:t>
                            </w:r>
                            <w:r w:rsidRPr="001063A1">
                              <w:t>4 leerlingen</w:t>
                            </w:r>
                          </w:p>
                          <w:p w:rsidR="0044564D" w:rsidRPr="00571DEB" w:rsidRDefault="0044564D" w:rsidP="0044564D">
                            <w:pPr>
                              <w:pStyle w:val="plattetekst"/>
                            </w:pPr>
                          </w:p>
                          <w:p w:rsidR="00FE1CCA" w:rsidRPr="00571DEB" w:rsidRDefault="0044564D" w:rsidP="001F41A5">
                            <w:pPr>
                              <w:pStyle w:val="tussenkopje"/>
                              <w:rPr>
                                <w:rFonts w:cs="ArialMT"/>
                              </w:rPr>
                            </w:pPr>
                            <w:r>
                              <w:t>Waar let je op?</w:t>
                            </w:r>
                          </w:p>
                          <w:p w:rsidR="00C40FBD" w:rsidRPr="00C40FBD" w:rsidRDefault="005C24C1" w:rsidP="00246578">
                            <w:pPr>
                              <w:rPr>
                                <w:rFonts w:cs="Arial"/>
                              </w:rPr>
                            </w:pPr>
                            <w:r w:rsidRPr="00C40FBD">
                              <w:rPr>
                                <w:rFonts w:cs="Arial"/>
                                <w:noProof/>
                              </w:rPr>
                              <w:drawing>
                                <wp:inline distT="0" distB="0" distL="0" distR="0">
                                  <wp:extent cx="438150" cy="600075"/>
                                  <wp:effectExtent l="0" t="0" r="0" b="0"/>
                                  <wp:docPr id="5" name="Afbeelding 1" descr="12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12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600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46578" w:rsidRPr="00FF086B" w:rsidRDefault="005C24C1" w:rsidP="00246578">
                            <w:pPr>
                              <w:rPr>
                                <w:rFonts w:cs="Arial"/>
                              </w:rPr>
                            </w:pPr>
                            <w:r w:rsidRPr="00FF086B">
                              <w:rPr>
                                <w:rFonts w:cs="Arial"/>
                                <w:noProof/>
                              </w:rPr>
                              <w:drawing>
                                <wp:inline distT="0" distB="0" distL="0" distR="0">
                                  <wp:extent cx="1019175" cy="361950"/>
                                  <wp:effectExtent l="0" t="0" r="0" b="0"/>
                                  <wp:docPr id="4" name="Afbeelding 2" descr="12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120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9175" cy="361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E1CCA" w:rsidRPr="00571DEB" w:rsidRDefault="00FE1CCA" w:rsidP="001F41A5">
                            <w:pPr>
                              <w:pStyle w:val="plattetekst"/>
                            </w:pPr>
                          </w:p>
                          <w:p w:rsidR="00FE1CCA" w:rsidRPr="005A7786" w:rsidRDefault="00FE1CCA" w:rsidP="001F41A5">
                            <w:pPr>
                              <w:pStyle w:val="tussenkopje"/>
                              <w:rPr>
                                <w:rFonts w:cs="ArialMT"/>
                                <w:color w:val="000000"/>
                              </w:rPr>
                            </w:pPr>
                            <w:r w:rsidRPr="005A7786">
                              <w:t>Hoe ga je te werk?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>Wat vind jij een leuk feest? Vertel daar over.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 xml:space="preserve">Wat vindt Paul leuk? En Paulien? Bekijk het werkblad </w:t>
                            </w:r>
                            <w:r w:rsidRPr="005D018E">
                              <w:rPr>
                                <w:bCs/>
                                <w:i/>
                                <w:iCs/>
                              </w:rPr>
                              <w:t>Paul en Paulien</w:t>
                            </w:r>
                            <w:r>
                              <w:t>.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 xml:space="preserve">Welke dingen vinden Paul en Paulien allebei leuk? Vul het werkblad </w:t>
                            </w:r>
                            <w:r w:rsidRPr="005D018E">
                              <w:rPr>
                                <w:bCs/>
                                <w:i/>
                                <w:iCs/>
                              </w:rPr>
                              <w:t>Leuk voor allebei</w:t>
                            </w:r>
                            <w:r>
                              <w:t xml:space="preserve"> in.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>Bekijk wat Paul en Paulien allebei leuk vinden. Verzin samen veel leuke dingen voor hun feest: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7"/>
                              </w:numPr>
                            </w:pPr>
                            <w:r>
                              <w:t>Wat voor feest is het? (Een feest met piraten? Een feest in een pretpark? Of…?)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7"/>
                              </w:numPr>
                            </w:pPr>
                            <w:r>
                              <w:t>Wat voor spelletjes worden er gespeeld?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7"/>
                              </w:numPr>
                            </w:pPr>
                            <w:r>
                              <w:t>Welk eten en drinken is er?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7"/>
                              </w:numPr>
                            </w:pPr>
                            <w:r>
                              <w:t>Hoe is de kamer versierd?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  <w:ind w:left="360"/>
                            </w:pPr>
                            <w:r>
                              <w:t xml:space="preserve">Doe het zo: </w:t>
                            </w:r>
                            <w:r w:rsidRPr="005D018E">
                              <w:rPr>
                                <w:bCs/>
                                <w:i/>
                                <w:iCs/>
                              </w:rPr>
                              <w:t>VK Samen weet je meer</w:t>
                            </w:r>
                            <w:r>
                              <w:t>.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  <w:ind w:left="360"/>
                            </w:pP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 xml:space="preserve">Kies de leukste dingen. Doe het zo: 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8"/>
                              </w:numPr>
                            </w:pPr>
                            <w:r>
                              <w:t xml:space="preserve">Zet achter alles wat Paul </w:t>
                            </w:r>
                            <w:r w:rsidR="0049603C">
                              <w:t>en Paulien heel leuk vinden: ++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8"/>
                              </w:numPr>
                            </w:pPr>
                            <w:r>
                              <w:t>Zet achter alles wat Paul en Paulien een beetje leuk vinden: +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  <w:ind w:left="360"/>
                            </w:pPr>
                            <w:r>
                              <w:t xml:space="preserve">Welke dingen hebben de meeste plussen? 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  <w:ind w:left="360"/>
                            </w:pP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 xml:space="preserve">Maak een mooie uitnodiging voor het feest. Schrijf op wat je op het feest gaat doen. 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  <w:ind w:left="426"/>
                            </w:pPr>
                            <w:r>
                              <w:t>En wat moet er nog meer op de uitnodiging?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 xml:space="preserve">Ga naar jullie juf of meester. Vraag of jullie een van de dingen die jullie hebben verzonnen mogen </w:t>
                            </w:r>
                            <w:r w:rsidR="00E4631C">
                              <w:t xml:space="preserve">doen. </w:t>
                            </w:r>
                            <w:r>
                              <w:t xml:space="preserve">Zoals een spel. </w:t>
                            </w:r>
                          </w:p>
                          <w:p w:rsidR="007E19A5" w:rsidRDefault="007E19A5" w:rsidP="007E19A5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  <w:p w:rsidR="007E19A5" w:rsidRDefault="007E19A5" w:rsidP="007E19A5">
                            <w:pPr>
                              <w:pStyle w:val="opsomming"/>
                            </w:pPr>
                            <w:r>
                              <w:t>Verzamel de spullen die je nodig hebt. En vier het feest!</w:t>
                            </w:r>
                          </w:p>
                          <w:p w:rsidR="00FE1CCA" w:rsidRPr="001F41A5" w:rsidRDefault="00FE1CCA" w:rsidP="009E5557">
                            <w:pPr>
                              <w:pStyle w:val="opsomming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  <w:p w:rsidR="00FE1CCA" w:rsidRPr="00571DEB" w:rsidRDefault="00FE1CCA" w:rsidP="00E0346C">
                            <w:pPr>
                              <w:pStyle w:val="tussenkopje"/>
                              <w:rPr>
                                <w:color w:val="5D4490"/>
                              </w:rPr>
                            </w:pPr>
                            <w:r w:rsidRPr="00571DEB">
                              <w:t>Wat kun je gebruiken?</w:t>
                            </w:r>
                          </w:p>
                          <w:p w:rsidR="006D6AB0" w:rsidRDefault="006D6AB0" w:rsidP="006D6AB0">
                            <w:pPr>
                              <w:pStyle w:val="plattetekst"/>
                            </w:pPr>
                            <w:r>
                              <w:t>Je bepaalt zelf welke bronnen je gebruikt.</w:t>
                            </w:r>
                          </w:p>
                          <w:p w:rsidR="007E19A5" w:rsidRDefault="007E19A5" w:rsidP="007E19A5">
                            <w:pPr>
                              <w:pStyle w:val="plattetekst"/>
                              <w:numPr>
                                <w:ilvl w:val="0"/>
                                <w:numId w:val="6"/>
                              </w:numPr>
                            </w:pPr>
                            <w:r>
                              <w:t>papier voor de kaart</w:t>
                            </w:r>
                          </w:p>
                          <w:p w:rsidR="007E19A5" w:rsidRDefault="007E19A5" w:rsidP="007E19A5">
                            <w:pPr>
                              <w:pStyle w:val="plattetekst"/>
                              <w:numPr>
                                <w:ilvl w:val="0"/>
                                <w:numId w:val="6"/>
                              </w:numPr>
                            </w:pPr>
                            <w:r>
                              <w:t>kleurpotloden</w:t>
                            </w:r>
                          </w:p>
                          <w:p w:rsidR="007E19A5" w:rsidRDefault="007E19A5" w:rsidP="007E19A5">
                            <w:pPr>
                              <w:pStyle w:val="plattetekst"/>
                              <w:numPr>
                                <w:ilvl w:val="0"/>
                                <w:numId w:val="6"/>
                              </w:numPr>
                            </w:pPr>
                            <w:r>
                              <w:t>spullen voor het feest</w:t>
                            </w:r>
                          </w:p>
                          <w:p w:rsidR="007E19A5" w:rsidRPr="005D018E" w:rsidRDefault="007E19A5" w:rsidP="007E19A5">
                            <w:pPr>
                              <w:pStyle w:val="plattetekst"/>
                              <w:numPr>
                                <w:ilvl w:val="0"/>
                                <w:numId w:val="6"/>
                              </w:numPr>
                              <w:rPr>
                                <w:bCs/>
                              </w:rPr>
                            </w:pPr>
                            <w:r w:rsidRPr="005D018E">
                              <w:rPr>
                                <w:bCs/>
                              </w:rPr>
                              <w:t>VK Samen weet je meer</w:t>
                            </w:r>
                          </w:p>
                          <w:p w:rsidR="00FE1CCA" w:rsidRDefault="00FE1CCA" w:rsidP="005A778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jc w:val="both"/>
                              <w:textAlignment w:val="center"/>
                              <w:rPr>
                                <w:rFonts w:eastAsia="Cambria" w:cs="ArialMT"/>
                                <w:color w:val="000000"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  <w:p w:rsidR="00FE1CCA" w:rsidRPr="00571DEB" w:rsidRDefault="00FE1CCA" w:rsidP="00E0346C">
                            <w:pPr>
                              <w:pStyle w:val="tussenkopje"/>
                              <w:rPr>
                                <w:rFonts w:cs="ArialMT"/>
                                <w:color w:val="000000"/>
                              </w:rPr>
                            </w:pPr>
                            <w:r w:rsidRPr="00571DEB">
                              <w:t>Informatie</w:t>
                            </w:r>
                          </w:p>
                          <w:p w:rsidR="007E19A5" w:rsidRPr="0024348D" w:rsidRDefault="007E19A5" w:rsidP="007E19A5">
                            <w:pPr>
                              <w:numPr>
                                <w:ilvl w:val="0"/>
                                <w:numId w:val="9"/>
                              </w:numPr>
                              <w:spacing w:line="360" w:lineRule="auto"/>
                              <w:ind w:left="357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Leuke dingen voor feestjes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ind w:left="357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hyperlink r:id="rId11" w:history="1">
                              <w:r w:rsidRPr="00697C9F">
                                <w:rPr>
                                  <w:rStyle w:val="Hyperlink"/>
                                  <w:rFonts w:cs="Arial"/>
                                  <w:sz w:val="22"/>
                                  <w:szCs w:val="22"/>
                                </w:rPr>
                                <w:t>http://www.</w:t>
                              </w:r>
                              <w:r w:rsidRPr="00697C9F">
                                <w:rPr>
                                  <w:rStyle w:val="Hyperlink"/>
                                  <w:rFonts w:cs="Arial"/>
                                  <w:sz w:val="22"/>
                                  <w:szCs w:val="22"/>
                                </w:rPr>
                                <w:t>p</w:t>
                              </w:r>
                              <w:r w:rsidRPr="00697C9F">
                                <w:rPr>
                                  <w:rStyle w:val="Hyperlink"/>
                                  <w:rFonts w:cs="Arial"/>
                                  <w:sz w:val="22"/>
                                  <w:szCs w:val="22"/>
                                </w:rPr>
                                <w:t>arty-kids.nl/ind</w:t>
                              </w:r>
                              <w:r w:rsidRPr="00697C9F">
                                <w:rPr>
                                  <w:rStyle w:val="Hyperlink"/>
                                  <w:rFonts w:cs="Arial"/>
                                  <w:sz w:val="22"/>
                                  <w:szCs w:val="22"/>
                                </w:rPr>
                                <w:t>e</w:t>
                              </w:r>
                              <w:r w:rsidRPr="00697C9F">
                                <w:rPr>
                                  <w:rStyle w:val="Hyperlink"/>
                                  <w:rFonts w:cs="Arial"/>
                                  <w:sz w:val="22"/>
                                  <w:szCs w:val="22"/>
                                </w:rPr>
                                <w:t>x.asp</w:t>
                              </w:r>
                            </w:hyperlink>
                          </w:p>
                          <w:p w:rsidR="007E19A5" w:rsidRDefault="007E19A5" w:rsidP="007E19A5">
                            <w:pPr>
                              <w:numPr>
                                <w:ilvl w:val="0"/>
                                <w:numId w:val="9"/>
                              </w:numPr>
                              <w:spacing w:line="360" w:lineRule="auto"/>
                              <w:ind w:left="357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Spullen om de kamer te versieren</w:t>
                            </w:r>
                          </w:p>
                          <w:p w:rsidR="005C24C1" w:rsidRDefault="005C24C1" w:rsidP="007E19A5">
                            <w:pPr>
                              <w:spacing w:line="360" w:lineRule="auto"/>
                              <w:ind w:left="357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hyperlink r:id="rId12" w:history="1">
                              <w:r w:rsidRPr="00392E84">
                                <w:rPr>
                                  <w:rStyle w:val="Hyperlink"/>
                                  <w:rFonts w:cs="Arial"/>
                                  <w:sz w:val="22"/>
                                  <w:szCs w:val="22"/>
                                </w:rPr>
                                <w:t>https://www.partydeco.nl/verjaardag-versiering</w:t>
                              </w:r>
                            </w:hyperlink>
                          </w:p>
                          <w:p w:rsidR="005C24C1" w:rsidRDefault="005C24C1" w:rsidP="007E19A5">
                            <w:pPr>
                              <w:spacing w:line="360" w:lineRule="auto"/>
                              <w:ind w:left="357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5C24C1" w:rsidRDefault="005C24C1" w:rsidP="007E19A5">
                            <w:pPr>
                              <w:spacing w:line="360" w:lineRule="auto"/>
                              <w:ind w:left="357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27" type="#_x0000_t202" style="position:absolute;margin-left:129.4pt;margin-top:386.4pt;width:411.6pt;height:414.8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" filled="f" stroked="f">
                <v:textbox style="mso-next-textbox:#Text Box 50" inset=",7.2pt,,7.2pt">
                  <w:txbxContent>
                    <w:p w:rsidR="007E19A5" w:rsidRDefault="007E19A5" w:rsidP="007E19A5">
                      <w:pPr>
                        <w:pStyle w:val="plattetekst"/>
                      </w:pPr>
                      <w:r>
                        <w:t xml:space="preserve">Paul en Paulien zijn een tweeling. Ze zijn allebei op 9 mei jarig. Ze vieren hun feestje samen. Maar dat is een probleem! Want wat Paul leuk vindt, vindt Paulien stom. Taart? Vies, vindt Paulien. Koekhappen? Stom, vindt Paul. </w:t>
                      </w:r>
                    </w:p>
                    <w:p w:rsidR="00FE1CCA" w:rsidRPr="00571DEB" w:rsidRDefault="007E19A5" w:rsidP="007E19A5">
                      <w:pPr>
                        <w:pStyle w:val="plattetekst"/>
                      </w:pPr>
                      <w:r>
                        <w:t>Dat wordt geen leuk feest… Of kunnen jullie Paul en Paulien helpen? Verzinnen jullie een feest dat ze allebei leuk vinden?</w:t>
                      </w:r>
                    </w:p>
                    <w:p w:rsidR="00FE1CCA" w:rsidRPr="00571DEB" w:rsidRDefault="00FE1CCA" w:rsidP="005A7786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0" w:lineRule="auto"/>
                        <w:jc w:val="both"/>
                        <w:textAlignment w:val="center"/>
                        <w:rPr>
                          <w:rFonts w:eastAsia="Cambria" w:cs="ArialMT"/>
                          <w:color w:val="000000"/>
                          <w:sz w:val="22"/>
                          <w:szCs w:val="22"/>
                          <w:lang w:eastAsia="en-US"/>
                        </w:rPr>
                      </w:pPr>
                    </w:p>
                    <w:p w:rsidR="0044564D" w:rsidRDefault="0044564D" w:rsidP="001F41A5">
                      <w:pPr>
                        <w:pStyle w:val="tussenkopje"/>
                      </w:pPr>
                      <w:r>
                        <w:t>Hoort hier een andere opdracht bij?</w:t>
                      </w:r>
                    </w:p>
                    <w:p w:rsidR="0044564D" w:rsidRPr="00571DEB" w:rsidRDefault="005A069A" w:rsidP="0044564D">
                      <w:pPr>
                        <w:pStyle w:val="plattetekst"/>
                      </w:pPr>
                      <w:r>
                        <w:t>Nee</w:t>
                      </w:r>
                      <w:r w:rsidR="0044564D" w:rsidRPr="00571DEB">
                        <w:t>.</w:t>
                      </w:r>
                    </w:p>
                    <w:p w:rsidR="0044564D" w:rsidRPr="00571DEB" w:rsidRDefault="0044564D" w:rsidP="0044564D">
                      <w:pPr>
                        <w:pStyle w:val="plattetekst"/>
                      </w:pPr>
                    </w:p>
                    <w:p w:rsidR="0044564D" w:rsidRPr="00571DEB" w:rsidRDefault="0044564D" w:rsidP="0044564D">
                      <w:pPr>
                        <w:pStyle w:val="tussenkopje"/>
                        <w:rPr>
                          <w:rFonts w:cs="ArialMT"/>
                        </w:rPr>
                      </w:pPr>
                      <w:r>
                        <w:t>Hoeveel tijd heb je?</w:t>
                      </w:r>
                    </w:p>
                    <w:p w:rsidR="0044564D" w:rsidRPr="00571DEB" w:rsidRDefault="007E19A5" w:rsidP="0044564D">
                      <w:pPr>
                        <w:pStyle w:val="plattetekst"/>
                      </w:pPr>
                      <w:r>
                        <w:t xml:space="preserve">2 </w:t>
                      </w:r>
                      <w:r w:rsidRPr="001063A1">
                        <w:t>les</w:t>
                      </w:r>
                      <w:r>
                        <w:t>uren</w:t>
                      </w:r>
                    </w:p>
                    <w:p w:rsidR="0044564D" w:rsidRPr="00571DEB" w:rsidRDefault="0044564D" w:rsidP="0044564D">
                      <w:pPr>
                        <w:pStyle w:val="plattetekst"/>
                      </w:pPr>
                    </w:p>
                    <w:p w:rsidR="0044564D" w:rsidRPr="00571DEB" w:rsidRDefault="0044564D" w:rsidP="0044564D">
                      <w:pPr>
                        <w:pStyle w:val="tussenkopje"/>
                        <w:rPr>
                          <w:rFonts w:cs="ArialMT"/>
                        </w:rPr>
                      </w:pPr>
                      <w:r>
                        <w:t>Aantal leerlingen</w:t>
                      </w:r>
                    </w:p>
                    <w:p w:rsidR="005A069A" w:rsidRDefault="005A069A" w:rsidP="005A069A">
                      <w:pPr>
                        <w:pStyle w:val="plattetekst"/>
                      </w:pPr>
                      <w:r>
                        <w:t xml:space="preserve">2 – </w:t>
                      </w:r>
                      <w:r w:rsidRPr="001063A1">
                        <w:t>4 leerlingen</w:t>
                      </w:r>
                    </w:p>
                    <w:p w:rsidR="0044564D" w:rsidRPr="00571DEB" w:rsidRDefault="0044564D" w:rsidP="0044564D">
                      <w:pPr>
                        <w:pStyle w:val="plattetekst"/>
                      </w:pPr>
                    </w:p>
                    <w:p w:rsidR="00FE1CCA" w:rsidRPr="00571DEB" w:rsidRDefault="0044564D" w:rsidP="001F41A5">
                      <w:pPr>
                        <w:pStyle w:val="tussenkopje"/>
                        <w:rPr>
                          <w:rFonts w:cs="ArialMT"/>
                        </w:rPr>
                      </w:pPr>
                      <w:r>
                        <w:t>Waar let je op?</w:t>
                      </w:r>
                    </w:p>
                    <w:p w:rsidR="00C40FBD" w:rsidRPr="00C40FBD" w:rsidRDefault="005C24C1" w:rsidP="00246578">
                      <w:pPr>
                        <w:rPr>
                          <w:rFonts w:cs="Arial"/>
                        </w:rPr>
                      </w:pPr>
                      <w:r w:rsidRPr="00C40FBD">
                        <w:rPr>
                          <w:rFonts w:cs="Arial"/>
                          <w:noProof/>
                        </w:rPr>
                        <w:drawing>
                          <wp:inline distT="0" distB="0" distL="0" distR="0">
                            <wp:extent cx="438150" cy="600075"/>
                            <wp:effectExtent l="0" t="0" r="0" b="0"/>
                            <wp:docPr id="5" name="Afbeelding 1" descr="12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12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600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46578" w:rsidRPr="00FF086B" w:rsidRDefault="005C24C1" w:rsidP="00246578">
                      <w:pPr>
                        <w:rPr>
                          <w:rFonts w:cs="Arial"/>
                        </w:rPr>
                      </w:pPr>
                      <w:r w:rsidRPr="00FF086B">
                        <w:rPr>
                          <w:rFonts w:cs="Arial"/>
                          <w:noProof/>
                        </w:rPr>
                        <w:drawing>
                          <wp:inline distT="0" distB="0" distL="0" distR="0">
                            <wp:extent cx="1019175" cy="361950"/>
                            <wp:effectExtent l="0" t="0" r="0" b="0"/>
                            <wp:docPr id="4" name="Afbeelding 2" descr="12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120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9175" cy="36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E1CCA" w:rsidRPr="00571DEB" w:rsidRDefault="00FE1CCA" w:rsidP="001F41A5">
                      <w:pPr>
                        <w:pStyle w:val="plattetekst"/>
                      </w:pPr>
                    </w:p>
                    <w:p w:rsidR="00FE1CCA" w:rsidRPr="005A7786" w:rsidRDefault="00FE1CCA" w:rsidP="001F41A5">
                      <w:pPr>
                        <w:pStyle w:val="tussenkopje"/>
                        <w:rPr>
                          <w:rFonts w:cs="ArialMT"/>
                          <w:color w:val="000000"/>
                        </w:rPr>
                      </w:pPr>
                      <w:r w:rsidRPr="005A7786">
                        <w:t>Hoe ga je te werk?</w:t>
                      </w: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>Wat vind jij een leuk feest? Vertel daar over.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</w:pP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 xml:space="preserve">Wat vindt Paul leuk? En Paulien? Bekijk het werkblad </w:t>
                      </w:r>
                      <w:r w:rsidRPr="005D018E">
                        <w:rPr>
                          <w:bCs/>
                          <w:i/>
                          <w:iCs/>
                        </w:rPr>
                        <w:t>Paul en Paulien</w:t>
                      </w:r>
                      <w:r>
                        <w:t>.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</w:pP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 xml:space="preserve">Welke dingen vinden Paul en Paulien allebei leuk? Vul het werkblad </w:t>
                      </w:r>
                      <w:r w:rsidRPr="005D018E">
                        <w:rPr>
                          <w:bCs/>
                          <w:i/>
                          <w:iCs/>
                        </w:rPr>
                        <w:t>Leuk voor allebei</w:t>
                      </w:r>
                      <w:r>
                        <w:t xml:space="preserve"> in.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</w:pP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>Bekijk wat Paul en Paulien allebei leuk vinden. Verzin samen veel leuke dingen voor hun feest: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7"/>
                        </w:numPr>
                      </w:pPr>
                      <w:r>
                        <w:t>Wat voor feest is het? (Een feest met piraten? Een feest in een pretpark? Of…?)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7"/>
                        </w:numPr>
                      </w:pPr>
                      <w:r>
                        <w:t>Wat voor spelletjes worden er gespeeld?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7"/>
                        </w:numPr>
                      </w:pPr>
                      <w:r>
                        <w:t>Welk eten en drinken is er?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7"/>
                        </w:numPr>
                      </w:pPr>
                      <w:r>
                        <w:t>Hoe is de kamer versierd?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  <w:ind w:left="360"/>
                      </w:pPr>
                      <w:r>
                        <w:t xml:space="preserve">Doe het zo: </w:t>
                      </w:r>
                      <w:r w:rsidRPr="005D018E">
                        <w:rPr>
                          <w:bCs/>
                          <w:i/>
                          <w:iCs/>
                        </w:rPr>
                        <w:t>VK Samen weet je meer</w:t>
                      </w:r>
                      <w:r>
                        <w:t>.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  <w:ind w:left="360"/>
                      </w:pP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 xml:space="preserve">Kies de leukste dingen. Doe het zo: 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8"/>
                        </w:numPr>
                      </w:pPr>
                      <w:r>
                        <w:t xml:space="preserve">Zet achter alles wat Paul </w:t>
                      </w:r>
                      <w:r w:rsidR="0049603C">
                        <w:t>en Paulien heel leuk vinden: ++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8"/>
                        </w:numPr>
                      </w:pPr>
                      <w:r>
                        <w:t>Zet achter alles wat Paul en Paulien een beetje leuk vinden: +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  <w:ind w:left="360"/>
                      </w:pPr>
                      <w:r>
                        <w:t xml:space="preserve">Welke dingen hebben de meeste plussen? 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  <w:ind w:left="360"/>
                      </w:pP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 xml:space="preserve">Maak een mooie uitnodiging voor het feest. Schrijf op wat je op het feest gaat doen. 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  <w:ind w:left="426"/>
                      </w:pPr>
                      <w:r>
                        <w:t>En wat moet er nog meer op de uitnodiging?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</w:pP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 xml:space="preserve">Ga naar jullie juf of meester. Vraag of jullie een van de dingen die jullie hebben verzonnen mogen </w:t>
                      </w:r>
                      <w:r w:rsidR="00E4631C">
                        <w:t xml:space="preserve">doen. </w:t>
                      </w:r>
                      <w:r>
                        <w:t xml:space="preserve">Zoals een spel. </w:t>
                      </w:r>
                    </w:p>
                    <w:p w:rsidR="007E19A5" w:rsidRDefault="007E19A5" w:rsidP="007E19A5">
                      <w:pPr>
                        <w:pStyle w:val="opsomming"/>
                        <w:numPr>
                          <w:ilvl w:val="0"/>
                          <w:numId w:val="0"/>
                        </w:numPr>
                      </w:pPr>
                    </w:p>
                    <w:p w:rsidR="007E19A5" w:rsidRDefault="007E19A5" w:rsidP="007E19A5">
                      <w:pPr>
                        <w:pStyle w:val="opsomming"/>
                      </w:pPr>
                      <w:r>
                        <w:t>Verzamel de spullen die je nodig hebt. En vier het feest!</w:t>
                      </w:r>
                    </w:p>
                    <w:p w:rsidR="00FE1CCA" w:rsidRPr="001F41A5" w:rsidRDefault="00FE1CCA" w:rsidP="009E5557">
                      <w:pPr>
                        <w:pStyle w:val="opsomming"/>
                        <w:numPr>
                          <w:ilvl w:val="0"/>
                          <w:numId w:val="0"/>
                        </w:numPr>
                      </w:pPr>
                    </w:p>
                    <w:p w:rsidR="00FE1CCA" w:rsidRPr="00571DEB" w:rsidRDefault="00FE1CCA" w:rsidP="00E0346C">
                      <w:pPr>
                        <w:pStyle w:val="tussenkopje"/>
                        <w:rPr>
                          <w:color w:val="5D4490"/>
                        </w:rPr>
                      </w:pPr>
                      <w:r w:rsidRPr="00571DEB">
                        <w:t>Wat kun je gebruiken?</w:t>
                      </w:r>
                    </w:p>
                    <w:p w:rsidR="006D6AB0" w:rsidRDefault="006D6AB0" w:rsidP="006D6AB0">
                      <w:pPr>
                        <w:pStyle w:val="plattetekst"/>
                      </w:pPr>
                      <w:r>
                        <w:t>Je bepaalt zelf welke bronnen je gebruikt.</w:t>
                      </w:r>
                    </w:p>
                    <w:p w:rsidR="007E19A5" w:rsidRDefault="007E19A5" w:rsidP="007E19A5">
                      <w:pPr>
                        <w:pStyle w:val="plattetekst"/>
                        <w:numPr>
                          <w:ilvl w:val="0"/>
                          <w:numId w:val="6"/>
                        </w:numPr>
                      </w:pPr>
                      <w:r>
                        <w:t>papier voor de kaart</w:t>
                      </w:r>
                    </w:p>
                    <w:p w:rsidR="007E19A5" w:rsidRDefault="007E19A5" w:rsidP="007E19A5">
                      <w:pPr>
                        <w:pStyle w:val="plattetekst"/>
                        <w:numPr>
                          <w:ilvl w:val="0"/>
                          <w:numId w:val="6"/>
                        </w:numPr>
                      </w:pPr>
                      <w:r>
                        <w:t>kleurpotloden</w:t>
                      </w:r>
                    </w:p>
                    <w:p w:rsidR="007E19A5" w:rsidRDefault="007E19A5" w:rsidP="007E19A5">
                      <w:pPr>
                        <w:pStyle w:val="plattetekst"/>
                        <w:numPr>
                          <w:ilvl w:val="0"/>
                          <w:numId w:val="6"/>
                        </w:numPr>
                      </w:pPr>
                      <w:r>
                        <w:t>spullen voor het feest</w:t>
                      </w:r>
                    </w:p>
                    <w:p w:rsidR="007E19A5" w:rsidRPr="005D018E" w:rsidRDefault="007E19A5" w:rsidP="007E19A5">
                      <w:pPr>
                        <w:pStyle w:val="plattetekst"/>
                        <w:numPr>
                          <w:ilvl w:val="0"/>
                          <w:numId w:val="6"/>
                        </w:numPr>
                        <w:rPr>
                          <w:bCs/>
                        </w:rPr>
                      </w:pPr>
                      <w:r w:rsidRPr="005D018E">
                        <w:rPr>
                          <w:bCs/>
                        </w:rPr>
                        <w:t>VK Samen weet je meer</w:t>
                      </w:r>
                    </w:p>
                    <w:p w:rsidR="00FE1CCA" w:rsidRDefault="00FE1CCA" w:rsidP="005A7786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0" w:lineRule="auto"/>
                        <w:jc w:val="both"/>
                        <w:textAlignment w:val="center"/>
                        <w:rPr>
                          <w:rFonts w:eastAsia="Cambria" w:cs="ArialMT"/>
                          <w:color w:val="000000"/>
                          <w:sz w:val="22"/>
                          <w:szCs w:val="22"/>
                          <w:lang w:eastAsia="en-US"/>
                        </w:rPr>
                      </w:pPr>
                    </w:p>
                    <w:p w:rsidR="00FE1CCA" w:rsidRPr="00571DEB" w:rsidRDefault="00FE1CCA" w:rsidP="00E0346C">
                      <w:pPr>
                        <w:pStyle w:val="tussenkopje"/>
                        <w:rPr>
                          <w:rFonts w:cs="ArialMT"/>
                          <w:color w:val="000000"/>
                        </w:rPr>
                      </w:pPr>
                      <w:r w:rsidRPr="00571DEB">
                        <w:t>Informatie</w:t>
                      </w:r>
                    </w:p>
                    <w:p w:rsidR="007E19A5" w:rsidRPr="0024348D" w:rsidRDefault="007E19A5" w:rsidP="007E19A5">
                      <w:pPr>
                        <w:numPr>
                          <w:ilvl w:val="0"/>
                          <w:numId w:val="9"/>
                        </w:numPr>
                        <w:spacing w:line="360" w:lineRule="auto"/>
                        <w:ind w:left="357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Leuke dingen voor feestjes</w:t>
                      </w:r>
                    </w:p>
                    <w:p w:rsidR="007E19A5" w:rsidRDefault="007E19A5" w:rsidP="007E19A5">
                      <w:pPr>
                        <w:spacing w:line="360" w:lineRule="auto"/>
                        <w:ind w:left="357"/>
                        <w:rPr>
                          <w:rFonts w:cs="Arial"/>
                          <w:sz w:val="22"/>
                          <w:szCs w:val="22"/>
                        </w:rPr>
                      </w:pPr>
                      <w:hyperlink r:id="rId13" w:history="1">
                        <w:r w:rsidRPr="00697C9F">
                          <w:rPr>
                            <w:rStyle w:val="Hyperlink"/>
                            <w:rFonts w:cs="Arial"/>
                            <w:sz w:val="22"/>
                            <w:szCs w:val="22"/>
                          </w:rPr>
                          <w:t>http://www.</w:t>
                        </w:r>
                        <w:r w:rsidRPr="00697C9F">
                          <w:rPr>
                            <w:rStyle w:val="Hyperlink"/>
                            <w:rFonts w:cs="Arial"/>
                            <w:sz w:val="22"/>
                            <w:szCs w:val="22"/>
                          </w:rPr>
                          <w:t>p</w:t>
                        </w:r>
                        <w:r w:rsidRPr="00697C9F">
                          <w:rPr>
                            <w:rStyle w:val="Hyperlink"/>
                            <w:rFonts w:cs="Arial"/>
                            <w:sz w:val="22"/>
                            <w:szCs w:val="22"/>
                          </w:rPr>
                          <w:t>arty-kids.nl/ind</w:t>
                        </w:r>
                        <w:r w:rsidRPr="00697C9F">
                          <w:rPr>
                            <w:rStyle w:val="Hyperlink"/>
                            <w:rFonts w:cs="Arial"/>
                            <w:sz w:val="22"/>
                            <w:szCs w:val="22"/>
                          </w:rPr>
                          <w:t>e</w:t>
                        </w:r>
                        <w:r w:rsidRPr="00697C9F">
                          <w:rPr>
                            <w:rStyle w:val="Hyperlink"/>
                            <w:rFonts w:cs="Arial"/>
                            <w:sz w:val="22"/>
                            <w:szCs w:val="22"/>
                          </w:rPr>
                          <w:t>x.asp</w:t>
                        </w:r>
                      </w:hyperlink>
                    </w:p>
                    <w:p w:rsidR="007E19A5" w:rsidRDefault="007E19A5" w:rsidP="007E19A5">
                      <w:pPr>
                        <w:numPr>
                          <w:ilvl w:val="0"/>
                          <w:numId w:val="9"/>
                        </w:numPr>
                        <w:spacing w:line="360" w:lineRule="auto"/>
                        <w:ind w:left="357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Spullen om de kamer te versieren</w:t>
                      </w:r>
                    </w:p>
                    <w:p w:rsidR="005C24C1" w:rsidRDefault="005C24C1" w:rsidP="007E19A5">
                      <w:pPr>
                        <w:spacing w:line="360" w:lineRule="auto"/>
                        <w:ind w:left="357"/>
                        <w:rPr>
                          <w:rFonts w:cs="Arial"/>
                          <w:sz w:val="22"/>
                          <w:szCs w:val="22"/>
                        </w:rPr>
                      </w:pPr>
                      <w:hyperlink r:id="rId14" w:history="1">
                        <w:r w:rsidRPr="00392E84">
                          <w:rPr>
                            <w:rStyle w:val="Hyperlink"/>
                            <w:rFonts w:cs="Arial"/>
                            <w:sz w:val="22"/>
                            <w:szCs w:val="22"/>
                          </w:rPr>
                          <w:t>https://www.partydeco.nl/verjaardag-versiering</w:t>
                        </w:r>
                      </w:hyperlink>
                    </w:p>
                    <w:p w:rsidR="005C24C1" w:rsidRDefault="005C24C1" w:rsidP="007E19A5">
                      <w:pPr>
                        <w:spacing w:line="360" w:lineRule="auto"/>
                        <w:ind w:left="357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5C24C1" w:rsidRDefault="005C24C1" w:rsidP="007E19A5">
                      <w:pPr>
                        <w:spacing w:line="360" w:lineRule="auto"/>
                        <w:ind w:left="357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5C24C1">
        <w:rPr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1699260</wp:posOffset>
            </wp:positionH>
            <wp:positionV relativeFrom="paragraph">
              <wp:posOffset>3431540</wp:posOffset>
            </wp:positionV>
            <wp:extent cx="4250055" cy="525145"/>
            <wp:effectExtent l="0" t="0" r="0" b="0"/>
            <wp:wrapTight wrapText="bothSides">
              <wp:wrapPolygon edited="0">
                <wp:start x="0" y="3134"/>
                <wp:lineTo x="0" y="21156"/>
                <wp:lineTo x="21494" y="21156"/>
                <wp:lineTo x="21494" y="3134"/>
                <wp:lineTo x="0" y="3134"/>
              </wp:wrapPolygon>
            </wp:wrapTight>
            <wp:docPr id="71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055" cy="52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7786">
        <w:t xml:space="preserve"> </w:t>
      </w:r>
      <w:bookmarkEnd w:id="0"/>
      <w:r w:rsidR="005A7786">
        <w:br w:type="page"/>
      </w:r>
      <w:bookmarkEnd w:id="1"/>
      <w:r w:rsidR="005C24C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page">
                  <wp:posOffset>1643380</wp:posOffset>
                </wp:positionH>
                <wp:positionV relativeFrom="page">
                  <wp:posOffset>685800</wp:posOffset>
                </wp:positionV>
                <wp:extent cx="5227320" cy="9321800"/>
                <wp:effectExtent l="0" t="0" r="0" b="3175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2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7320" cy="932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linkedTxbx id="2" seq="1"/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28" type="#_x0000_t202" style="position:absolute;margin-left:129.4pt;margin-top:54pt;width:411.6pt;height:734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" filled="f" stroked="f">
                <v:textbox style="mso-next-textbox:#Text Box 51" inset=",7.2pt,,7.2pt">
                  <w:txbxContent/>
                </v:textbox>
                <w10:wrap type="tight" anchorx="page" anchory="page"/>
              </v:shape>
            </w:pict>
          </mc:Fallback>
        </mc:AlternateContent>
      </w:r>
      <w:r w:rsidR="005A7786">
        <w:br w:type="page"/>
      </w:r>
      <w:r w:rsidR="005C24C1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page">
                  <wp:posOffset>1643380</wp:posOffset>
                </wp:positionH>
                <wp:positionV relativeFrom="page">
                  <wp:posOffset>685800</wp:posOffset>
                </wp:positionV>
                <wp:extent cx="5227320" cy="9321800"/>
                <wp:effectExtent l="0" t="0" r="0" b="3175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1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7320" cy="932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linkedTxbx id="2" seq="2"/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29" type="#_x0000_t202" style="position:absolute;margin-left:129.4pt;margin-top:54pt;width:411.6pt;height:734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" filled="f" stroked="f">
                <v:textbox inset=",7.2pt,,7.2pt">
                  <w:txbxContent/>
                </v:textbox>
                <w10:wrap type="tight" anchorx="page" anchory="page"/>
              </v:shape>
            </w:pict>
          </mc:Fallback>
        </mc:AlternateContent>
      </w:r>
      <w:r w:rsidR="0044564D">
        <w:br w:type="column"/>
      </w:r>
      <w:r w:rsidR="005C24C1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page">
                  <wp:posOffset>3023235</wp:posOffset>
                </wp:positionH>
                <wp:positionV relativeFrom="page">
                  <wp:posOffset>459740</wp:posOffset>
                </wp:positionV>
                <wp:extent cx="4953000" cy="409575"/>
                <wp:effectExtent l="3810" t="254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0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0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E1CCA" w:rsidRPr="00571DEB" w:rsidRDefault="00FE1CCA" w:rsidP="00E0346C">
                            <w:pPr>
                              <w:pStyle w:val="titelvervolgpagina"/>
                            </w:pPr>
                            <w:r w:rsidRPr="006D6AB0">
                              <w:t>E</w:t>
                            </w:r>
                            <w:r w:rsidRPr="00571DEB">
                              <w:t xml:space="preserve">valuatie opdracht </w:t>
                            </w:r>
                            <w:r w:rsidR="007E19A5">
                              <w:t>Bedenk jij een leuk feest?</w:t>
                            </w:r>
                          </w:p>
                          <w:p w:rsidR="00FE1CCA" w:rsidRDefault="00FE1CCA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30" type="#_x0000_t202" style="position:absolute;margin-left:238.05pt;margin-top:36.2pt;width:390pt;height:32.2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" filled="f" stroked="f">
                <v:textbox inset=",7.2pt,,7.2pt">
                  <w:txbxContent>
                    <w:p w:rsidR="00FE1CCA" w:rsidRPr="00571DEB" w:rsidRDefault="00FE1CCA" w:rsidP="00E0346C">
                      <w:pPr>
                        <w:pStyle w:val="titelvervolgpagina"/>
                      </w:pPr>
                      <w:r w:rsidRPr="006D6AB0">
                        <w:t>E</w:t>
                      </w:r>
                      <w:r w:rsidRPr="00571DEB">
                        <w:t xml:space="preserve">valuatie opdracht </w:t>
                      </w:r>
                      <w:r w:rsidR="007E19A5">
                        <w:t>Bedenk jij een leuk feest?</w:t>
                      </w:r>
                    </w:p>
                    <w:p w:rsidR="00FE1CCA" w:rsidRDefault="00FE1CCA"/>
                  </w:txbxContent>
                </v:textbox>
                <w10:wrap type="tight" anchorx="page" anchory="page"/>
              </v:shape>
            </w:pict>
          </mc:Fallback>
        </mc:AlternateContent>
      </w:r>
      <w:r w:rsidR="005C24C1">
        <w:rPr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1651635</wp:posOffset>
            </wp:positionH>
            <wp:positionV relativeFrom="paragraph">
              <wp:posOffset>-257175</wp:posOffset>
            </wp:positionV>
            <wp:extent cx="5213985" cy="381000"/>
            <wp:effectExtent l="0" t="0" r="0" b="0"/>
            <wp:wrapTight wrapText="bothSides">
              <wp:wrapPolygon edited="0">
                <wp:start x="0" y="2160"/>
                <wp:lineTo x="0" y="20520"/>
                <wp:lineTo x="21545" y="20520"/>
                <wp:lineTo x="21545" y="2160"/>
                <wp:lineTo x="0" y="2160"/>
              </wp:wrapPolygon>
            </wp:wrapTight>
            <wp:docPr id="69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5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98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7786" w:rsidRPr="005560CF">
        <w:rPr>
          <w:noProof/>
          <w:lang w:val="en-US"/>
        </w:rPr>
        <w:t xml:space="preserve"> </w:t>
      </w:r>
    </w:p>
    <w:p w:rsidR="004F0F6E" w:rsidRDefault="005C24C1" w:rsidP="001F41A5">
      <w:pPr>
        <w:rPr>
          <w:noProof/>
          <w:lang w:val="en-US"/>
        </w:rPr>
        <w:sectPr w:rsidR="004F0F6E" w:rsidSect="005A7786">
          <w:headerReference w:type="default" r:id="rId17"/>
          <w:footerReference w:type="even" r:id="rId18"/>
          <w:footerReference w:type="default" r:id="rId19"/>
          <w:pgSz w:w="11900" w:h="16840"/>
          <w:pgMar w:top="1080" w:right="1080" w:bottom="1080" w:left="1080" w:header="708" w:footer="708" w:gutter="0"/>
          <w:cols w:space="70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page">
                  <wp:posOffset>1651635</wp:posOffset>
                </wp:positionH>
                <wp:positionV relativeFrom="page">
                  <wp:posOffset>3202940</wp:posOffset>
                </wp:positionV>
                <wp:extent cx="5227320" cy="5661660"/>
                <wp:effectExtent l="3810" t="2540" r="0" b="3175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7320" cy="5661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6B4C" w:rsidRPr="007F6E8E" w:rsidRDefault="00706B4C" w:rsidP="00706B4C">
                            <w:pPr>
                              <w:pStyle w:val="legendatabel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7F6E8E">
                              <w:rPr>
                                <w:rFonts w:ascii="Wingdings" w:hAnsi="Wingdings"/>
                              </w:rPr>
                              <w:t></w:t>
                            </w:r>
                            <w:r w:rsidRPr="007F6E8E">
                              <w:t xml:space="preserve"> = Goed</w:t>
                            </w:r>
                          </w:p>
                          <w:p w:rsidR="00706B4C" w:rsidRPr="007F6E8E" w:rsidRDefault="00706B4C" w:rsidP="00706B4C">
                            <w:pPr>
                              <w:pStyle w:val="legendatabel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7F6E8E">
                              <w:rPr>
                                <w:rFonts w:ascii="Wingdings" w:hAnsi="Wingdings"/>
                              </w:rPr>
                              <w:t></w:t>
                            </w:r>
                            <w:r w:rsidRPr="007F6E8E">
                              <w:t xml:space="preserve"> = Voldoende</w:t>
                            </w:r>
                          </w:p>
                          <w:p w:rsidR="00706B4C" w:rsidRPr="007F6E8E" w:rsidRDefault="00706B4C" w:rsidP="00706B4C">
                            <w:pPr>
                              <w:pStyle w:val="legendatabel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7F6E8E">
                              <w:rPr>
                                <w:rFonts w:ascii="Wingdings" w:hAnsi="Wingdings"/>
                              </w:rPr>
                              <w:t></w:t>
                            </w:r>
                            <w:r w:rsidRPr="007F6E8E">
                              <w:t xml:space="preserve"> = Onvoldoende</w:t>
                            </w:r>
                          </w:p>
                          <w:p w:rsidR="00706B4C" w:rsidRDefault="00706B4C" w:rsidP="00706B4C">
                            <w:pPr>
                              <w:spacing w:line="360" w:lineRule="auto"/>
                              <w:ind w:left="-142"/>
                              <w:textAlignment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4F5EA8" w:rsidRPr="00571DEB" w:rsidRDefault="004F5EA8" w:rsidP="004F5EA8">
                            <w:pPr>
                              <w:pStyle w:val="plattetekst"/>
                            </w:pPr>
                            <w:r w:rsidRPr="00571DEB">
                              <w:t>Toelichting van de leerkracht:</w:t>
                            </w:r>
                          </w:p>
                          <w:p w:rsidR="004F5EA8" w:rsidRPr="00571DEB" w:rsidRDefault="004F5EA8" w:rsidP="004F5EA8">
                            <w:pPr>
                              <w:pStyle w:val="plattetekst"/>
                            </w:pPr>
                            <w:r w:rsidRPr="00571DEB"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031" type="#_x0000_t202" style="position:absolute;margin-left:130.05pt;margin-top:252.2pt;width:411.6pt;height:445.8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" filled="f" stroked="f">
                <v:textbox inset=",7.2pt,,7.2pt">
                  <w:txbxContent>
                    <w:p w:rsidR="00706B4C" w:rsidRPr="007F6E8E" w:rsidRDefault="00706B4C" w:rsidP="00706B4C">
                      <w:pPr>
                        <w:pStyle w:val="legendatabel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7F6E8E">
                        <w:rPr>
                          <w:rFonts w:ascii="Wingdings" w:hAnsi="Wingdings"/>
                        </w:rPr>
                        <w:t></w:t>
                      </w:r>
                      <w:r w:rsidRPr="007F6E8E">
                        <w:t xml:space="preserve"> = Goed</w:t>
                      </w:r>
                    </w:p>
                    <w:p w:rsidR="00706B4C" w:rsidRPr="007F6E8E" w:rsidRDefault="00706B4C" w:rsidP="00706B4C">
                      <w:pPr>
                        <w:pStyle w:val="legendatabel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7F6E8E">
                        <w:rPr>
                          <w:rFonts w:ascii="Wingdings" w:hAnsi="Wingdings"/>
                        </w:rPr>
                        <w:t></w:t>
                      </w:r>
                      <w:r w:rsidRPr="007F6E8E">
                        <w:t xml:space="preserve"> = Voldoende</w:t>
                      </w:r>
                    </w:p>
                    <w:p w:rsidR="00706B4C" w:rsidRPr="007F6E8E" w:rsidRDefault="00706B4C" w:rsidP="00706B4C">
                      <w:pPr>
                        <w:pStyle w:val="legendatabel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7F6E8E">
                        <w:rPr>
                          <w:rFonts w:ascii="Wingdings" w:hAnsi="Wingdings"/>
                        </w:rPr>
                        <w:t></w:t>
                      </w:r>
                      <w:r w:rsidRPr="007F6E8E">
                        <w:t xml:space="preserve"> = Onvoldoende</w:t>
                      </w:r>
                    </w:p>
                    <w:p w:rsidR="00706B4C" w:rsidRDefault="00706B4C" w:rsidP="00706B4C">
                      <w:pPr>
                        <w:spacing w:line="360" w:lineRule="auto"/>
                        <w:ind w:left="-142"/>
                        <w:textAlignment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4F5EA8" w:rsidRPr="00571DEB" w:rsidRDefault="004F5EA8" w:rsidP="004F5EA8">
                      <w:pPr>
                        <w:pStyle w:val="plattetekst"/>
                      </w:pPr>
                      <w:r w:rsidRPr="00571DEB">
                        <w:t>Toelichting van de leerkracht:</w:t>
                      </w:r>
                    </w:p>
                    <w:p w:rsidR="004F5EA8" w:rsidRPr="00571DEB" w:rsidRDefault="004F5EA8" w:rsidP="004F5EA8">
                      <w:pPr>
                        <w:pStyle w:val="plattetekst"/>
                      </w:pPr>
                      <w:r w:rsidRPr="00571DEB"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page">
                  <wp:posOffset>1673860</wp:posOffset>
                </wp:positionH>
                <wp:positionV relativeFrom="page">
                  <wp:posOffset>984250</wp:posOffset>
                </wp:positionV>
                <wp:extent cx="5179060" cy="2104390"/>
                <wp:effectExtent l="0" t="3175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8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79060" cy="2104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ook w:val="00BF" w:firstRow="1" w:lastRow="0" w:firstColumn="1" w:lastColumn="0" w:noHBand="0" w:noVBand="0"/>
                            </w:tblPr>
                            <w:tblGrid>
                              <w:gridCol w:w="4959"/>
                              <w:gridCol w:w="1547"/>
                              <w:gridCol w:w="1500"/>
                            </w:tblGrid>
                            <w:tr w:rsidR="00FE1CCA" w:rsidRPr="00513604" w:rsidTr="007E19A5">
                              <w:trPr>
                                <w:trHeight w:val="257"/>
                              </w:trPr>
                              <w:tc>
                                <w:tcPr>
                                  <w:tcW w:w="5182" w:type="dxa"/>
                                  <w:shd w:val="clear" w:color="auto" w:fill="3C3377"/>
                                </w:tcPr>
                                <w:p w:rsidR="00FE1CCA" w:rsidRPr="00571DEB" w:rsidRDefault="00FE1CCA" w:rsidP="00E0346C">
                                  <w:pPr>
                                    <w:pStyle w:val="tabelkop"/>
                                    <w:rPr>
                                      <w:highlight w:val="darkMagenta"/>
                                    </w:rPr>
                                  </w:pPr>
                                  <w:r w:rsidRPr="00571DEB">
                                    <w:t>Eisen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  <w:shd w:val="clear" w:color="auto" w:fill="3C3377"/>
                                </w:tcPr>
                                <w:p w:rsidR="00FE1CCA" w:rsidRPr="00571DEB" w:rsidRDefault="00FE1CCA" w:rsidP="00E0346C">
                                  <w:pPr>
                                    <w:pStyle w:val="tabelkop"/>
                                  </w:pPr>
                                  <w:r w:rsidRPr="00571DEB">
                                    <w:t>Beoordeling leerling</w:t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  <w:shd w:val="clear" w:color="auto" w:fill="3C3377"/>
                                </w:tcPr>
                                <w:p w:rsidR="00FE1CCA" w:rsidRPr="00571DEB" w:rsidRDefault="00FE1CCA" w:rsidP="00E0346C">
                                  <w:pPr>
                                    <w:pStyle w:val="tabelkop"/>
                                  </w:pPr>
                                  <w:r w:rsidRPr="00571DEB">
                                    <w:t>Beoordeling leerkracht</w:t>
                                  </w:r>
                                </w:p>
                              </w:tc>
                            </w:tr>
                            <w:tr w:rsidR="007E19A5" w:rsidTr="007E19A5">
                              <w:trPr>
                                <w:trHeight w:val="257"/>
                              </w:trPr>
                              <w:tc>
                                <w:tcPr>
                                  <w:tcW w:w="5182" w:type="dxa"/>
                                  <w:vAlign w:val="center"/>
                                </w:tcPr>
                                <w:p w:rsidR="007E19A5" w:rsidRPr="00571DEB" w:rsidRDefault="007E19A5" w:rsidP="003B0044">
                                  <w:pPr>
                                    <w:pStyle w:val="tabel"/>
                                  </w:pPr>
                                  <w:r>
                                    <w:t>Ik heb ontdekt wat Paul en Paulien allebei leuk vinden.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</w:tr>
                            <w:tr w:rsidR="007E19A5" w:rsidTr="007E19A5">
                              <w:trPr>
                                <w:trHeight w:val="257"/>
                              </w:trPr>
                              <w:tc>
                                <w:tcPr>
                                  <w:tcW w:w="5182" w:type="dxa"/>
                                  <w:vAlign w:val="center"/>
                                </w:tcPr>
                                <w:p w:rsidR="007E19A5" w:rsidRDefault="007E19A5" w:rsidP="003B0044">
                                  <w:pPr>
                                    <w:pStyle w:val="tabel"/>
                                  </w:pPr>
                                  <w:r>
                                    <w:t>Ik heb met mijn groep veel leuke dingen bedacht voor het feest.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</w:tr>
                            <w:tr w:rsidR="007E19A5" w:rsidTr="007E19A5">
                              <w:trPr>
                                <w:trHeight w:val="257"/>
                              </w:trPr>
                              <w:tc>
                                <w:tcPr>
                                  <w:tcW w:w="5182" w:type="dxa"/>
                                  <w:vAlign w:val="center"/>
                                </w:tcPr>
                                <w:p w:rsidR="007E19A5" w:rsidRPr="00571DEB" w:rsidRDefault="007E19A5" w:rsidP="003B0044">
                                  <w:pPr>
                                    <w:pStyle w:val="tabel"/>
                                  </w:pPr>
                                  <w:r>
                                    <w:t>Ik heb met mijn groep gekozen welke dingen het best bij Paul en Paulien passen.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</w:tr>
                            <w:tr w:rsidR="007E19A5" w:rsidTr="007E19A5">
                              <w:trPr>
                                <w:trHeight w:val="257"/>
                              </w:trPr>
                              <w:tc>
                                <w:tcPr>
                                  <w:tcW w:w="5182" w:type="dxa"/>
                                  <w:vAlign w:val="center"/>
                                </w:tcPr>
                                <w:p w:rsidR="007E19A5" w:rsidRDefault="007E19A5" w:rsidP="003B0044">
                                  <w:pPr>
                                    <w:pStyle w:val="tabel"/>
                                  </w:pPr>
                                  <w:r>
                                    <w:t>Ik heb een mooie uitnodiging voor het feest gemaakt.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  <w:vAlign w:val="center"/>
                                </w:tcPr>
                                <w:p w:rsidR="007E19A5" w:rsidRPr="00571DEB" w:rsidRDefault="007E19A5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</w:tr>
                            <w:tr w:rsidR="00FE1CCA" w:rsidTr="007E19A5">
                              <w:trPr>
                                <w:trHeight w:val="257"/>
                              </w:trPr>
                              <w:tc>
                                <w:tcPr>
                                  <w:tcW w:w="5182" w:type="dxa"/>
                                  <w:vAlign w:val="center"/>
                                </w:tcPr>
                                <w:p w:rsidR="00FE1CCA" w:rsidRPr="009E5557" w:rsidRDefault="007E19A5" w:rsidP="00E0346C">
                                  <w:pPr>
                                    <w:pStyle w:val="tabel"/>
                                    <w:rPr>
                                      <w:i/>
                                    </w:rPr>
                                  </w:pPr>
                                  <w:r>
                                    <w:t>Ik heb alles wat de gast moet weten op de uitnodiging geschreven.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  <w:vAlign w:val="center"/>
                                </w:tcPr>
                                <w:p w:rsidR="00FE1CCA" w:rsidRPr="00571DEB" w:rsidRDefault="00FE1CCA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  <w:tc>
                                <w:tcPr>
                                  <w:tcW w:w="1500" w:type="dxa"/>
                                  <w:vAlign w:val="center"/>
                                </w:tcPr>
                                <w:p w:rsidR="00FE1CCA" w:rsidRPr="00571DEB" w:rsidRDefault="00FE1CCA" w:rsidP="00E0346C">
                                  <w:pPr>
                                    <w:pStyle w:val="tabel"/>
                                  </w:pP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A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B"/>
                                  </w:r>
                                  <w:r w:rsidRPr="00571DEB">
                                    <w:rPr>
                                      <w:szCs w:val="15"/>
                                    </w:rPr>
                                    <w:t xml:space="preserve">     </w:t>
                                  </w:r>
                                  <w:r w:rsidRPr="00571DEB">
                                    <w:rPr>
                                      <w:szCs w:val="28"/>
                                    </w:rPr>
                                    <w:sym w:font="Wingdings" w:char="004C"/>
                                  </w:r>
                                </w:p>
                              </w:tc>
                            </w:tr>
                          </w:tbl>
                          <w:p w:rsidR="00FE1CCA" w:rsidRDefault="00FE1CCA"/>
                        </w:txbxContent>
                      </wps:txbx>
                      <wps:bodyPr rot="0" vert="horz" wrap="square" lIns="44450" tIns="0" rIns="4445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032" type="#_x0000_t202" style="position:absolute;margin-left:131.8pt;margin-top:77.5pt;width:407.8pt;height:165.7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" filled="f" stroked="f">
                <v:textbox inset="3.5pt,0,3.5pt,0">
                  <w:txbxContent>
                    <w:tbl>
                      <w:tblPr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ook w:val="00BF" w:firstRow="1" w:lastRow="0" w:firstColumn="1" w:lastColumn="0" w:noHBand="0" w:noVBand="0"/>
                      </w:tblPr>
                      <w:tblGrid>
                        <w:gridCol w:w="4959"/>
                        <w:gridCol w:w="1547"/>
                        <w:gridCol w:w="1500"/>
                      </w:tblGrid>
                      <w:tr w:rsidR="00FE1CCA" w:rsidRPr="00513604" w:rsidTr="007E19A5">
                        <w:trPr>
                          <w:trHeight w:val="257"/>
                        </w:trPr>
                        <w:tc>
                          <w:tcPr>
                            <w:tcW w:w="5182" w:type="dxa"/>
                            <w:shd w:val="clear" w:color="auto" w:fill="3C3377"/>
                          </w:tcPr>
                          <w:p w:rsidR="00FE1CCA" w:rsidRPr="00571DEB" w:rsidRDefault="00FE1CCA" w:rsidP="00E0346C">
                            <w:pPr>
                              <w:pStyle w:val="tabelkop"/>
                              <w:rPr>
                                <w:highlight w:val="darkMagenta"/>
                              </w:rPr>
                            </w:pPr>
                            <w:r w:rsidRPr="00571DEB">
                              <w:t>Eisen</w:t>
                            </w:r>
                          </w:p>
                        </w:tc>
                        <w:tc>
                          <w:tcPr>
                            <w:tcW w:w="1550" w:type="dxa"/>
                            <w:shd w:val="clear" w:color="auto" w:fill="3C3377"/>
                          </w:tcPr>
                          <w:p w:rsidR="00FE1CCA" w:rsidRPr="00571DEB" w:rsidRDefault="00FE1CCA" w:rsidP="00E0346C">
                            <w:pPr>
                              <w:pStyle w:val="tabelkop"/>
                            </w:pPr>
                            <w:r w:rsidRPr="00571DEB">
                              <w:t>Beoordeling leerling</w:t>
                            </w:r>
                          </w:p>
                        </w:tc>
                        <w:tc>
                          <w:tcPr>
                            <w:tcW w:w="1500" w:type="dxa"/>
                            <w:shd w:val="clear" w:color="auto" w:fill="3C3377"/>
                          </w:tcPr>
                          <w:p w:rsidR="00FE1CCA" w:rsidRPr="00571DEB" w:rsidRDefault="00FE1CCA" w:rsidP="00E0346C">
                            <w:pPr>
                              <w:pStyle w:val="tabelkop"/>
                            </w:pPr>
                            <w:r w:rsidRPr="00571DEB">
                              <w:t>Beoordeling leerkracht</w:t>
                            </w:r>
                          </w:p>
                        </w:tc>
                      </w:tr>
                      <w:tr w:rsidR="007E19A5" w:rsidTr="007E19A5">
                        <w:trPr>
                          <w:trHeight w:val="257"/>
                        </w:trPr>
                        <w:tc>
                          <w:tcPr>
                            <w:tcW w:w="5182" w:type="dxa"/>
                            <w:vAlign w:val="center"/>
                          </w:tcPr>
                          <w:p w:rsidR="007E19A5" w:rsidRPr="00571DEB" w:rsidRDefault="007E19A5" w:rsidP="003B0044">
                            <w:pPr>
                              <w:pStyle w:val="tabel"/>
                            </w:pPr>
                            <w:r>
                              <w:t>Ik heb ontdekt wat Paul en Paulien allebei leuk vinden.</w:t>
                            </w:r>
                          </w:p>
                        </w:tc>
                        <w:tc>
                          <w:tcPr>
                            <w:tcW w:w="155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  <w:tc>
                          <w:tcPr>
                            <w:tcW w:w="150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</w:tr>
                      <w:tr w:rsidR="007E19A5" w:rsidTr="007E19A5">
                        <w:trPr>
                          <w:trHeight w:val="257"/>
                        </w:trPr>
                        <w:tc>
                          <w:tcPr>
                            <w:tcW w:w="5182" w:type="dxa"/>
                            <w:vAlign w:val="center"/>
                          </w:tcPr>
                          <w:p w:rsidR="007E19A5" w:rsidRDefault="007E19A5" w:rsidP="003B0044">
                            <w:pPr>
                              <w:pStyle w:val="tabel"/>
                            </w:pPr>
                            <w:r>
                              <w:t>Ik heb met mijn groep veel leuke dingen bedacht voor het feest.</w:t>
                            </w:r>
                          </w:p>
                        </w:tc>
                        <w:tc>
                          <w:tcPr>
                            <w:tcW w:w="155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  <w:tc>
                          <w:tcPr>
                            <w:tcW w:w="150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</w:tr>
                      <w:tr w:rsidR="007E19A5" w:rsidTr="007E19A5">
                        <w:trPr>
                          <w:trHeight w:val="257"/>
                        </w:trPr>
                        <w:tc>
                          <w:tcPr>
                            <w:tcW w:w="5182" w:type="dxa"/>
                            <w:vAlign w:val="center"/>
                          </w:tcPr>
                          <w:p w:rsidR="007E19A5" w:rsidRPr="00571DEB" w:rsidRDefault="007E19A5" w:rsidP="003B0044">
                            <w:pPr>
                              <w:pStyle w:val="tabel"/>
                            </w:pPr>
                            <w:r>
                              <w:t>Ik heb met mijn groep gekozen welke dingen het best bij Paul en Paulien passen.</w:t>
                            </w:r>
                          </w:p>
                        </w:tc>
                        <w:tc>
                          <w:tcPr>
                            <w:tcW w:w="155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  <w:tc>
                          <w:tcPr>
                            <w:tcW w:w="150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</w:tr>
                      <w:tr w:rsidR="007E19A5" w:rsidTr="007E19A5">
                        <w:trPr>
                          <w:trHeight w:val="257"/>
                        </w:trPr>
                        <w:tc>
                          <w:tcPr>
                            <w:tcW w:w="5182" w:type="dxa"/>
                            <w:vAlign w:val="center"/>
                          </w:tcPr>
                          <w:p w:rsidR="007E19A5" w:rsidRDefault="007E19A5" w:rsidP="003B0044">
                            <w:pPr>
                              <w:pStyle w:val="tabel"/>
                            </w:pPr>
                            <w:r>
                              <w:t>Ik heb een mooie uitnodiging voor het feest gemaakt.</w:t>
                            </w:r>
                          </w:p>
                        </w:tc>
                        <w:tc>
                          <w:tcPr>
                            <w:tcW w:w="155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  <w:tc>
                          <w:tcPr>
                            <w:tcW w:w="1500" w:type="dxa"/>
                            <w:vAlign w:val="center"/>
                          </w:tcPr>
                          <w:p w:rsidR="007E19A5" w:rsidRPr="00571DEB" w:rsidRDefault="007E19A5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</w:tr>
                      <w:tr w:rsidR="00FE1CCA" w:rsidTr="007E19A5">
                        <w:trPr>
                          <w:trHeight w:val="257"/>
                        </w:trPr>
                        <w:tc>
                          <w:tcPr>
                            <w:tcW w:w="5182" w:type="dxa"/>
                            <w:vAlign w:val="center"/>
                          </w:tcPr>
                          <w:p w:rsidR="00FE1CCA" w:rsidRPr="009E5557" w:rsidRDefault="007E19A5" w:rsidP="00E0346C">
                            <w:pPr>
                              <w:pStyle w:val="tabel"/>
                              <w:rPr>
                                <w:i/>
                              </w:rPr>
                            </w:pPr>
                            <w:r>
                              <w:t>Ik heb alles wat de gast moet weten op de uitnodiging geschreven.</w:t>
                            </w:r>
                          </w:p>
                        </w:tc>
                        <w:tc>
                          <w:tcPr>
                            <w:tcW w:w="1550" w:type="dxa"/>
                            <w:vAlign w:val="center"/>
                          </w:tcPr>
                          <w:p w:rsidR="00FE1CCA" w:rsidRPr="00571DEB" w:rsidRDefault="00FE1CCA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  <w:tc>
                          <w:tcPr>
                            <w:tcW w:w="1500" w:type="dxa"/>
                            <w:vAlign w:val="center"/>
                          </w:tcPr>
                          <w:p w:rsidR="00FE1CCA" w:rsidRPr="00571DEB" w:rsidRDefault="00FE1CCA" w:rsidP="00E0346C">
                            <w:pPr>
                              <w:pStyle w:val="tabel"/>
                            </w:pPr>
                            <w:r w:rsidRPr="00571DEB">
                              <w:rPr>
                                <w:szCs w:val="28"/>
                              </w:rPr>
                              <w:sym w:font="Wingdings" w:char="004A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B"/>
                            </w:r>
                            <w:r w:rsidRPr="00571DEB">
                              <w:rPr>
                                <w:szCs w:val="15"/>
                              </w:rPr>
                              <w:t xml:space="preserve">     </w:t>
                            </w:r>
                            <w:r w:rsidRPr="00571DEB">
                              <w:rPr>
                                <w:szCs w:val="28"/>
                              </w:rPr>
                              <w:sym w:font="Wingdings" w:char="004C"/>
                            </w:r>
                          </w:p>
                        </w:tc>
                      </w:tr>
                    </w:tbl>
                    <w:p w:rsidR="00FE1CCA" w:rsidRDefault="00FE1CCA"/>
                  </w:txbxContent>
                </v:textbox>
                <w10:wrap type="tight" anchorx="page" anchory="page"/>
              </v:shape>
            </w:pict>
          </mc:Fallback>
        </mc:AlternateContent>
      </w:r>
      <w:r w:rsidR="0044564D">
        <w:rPr>
          <w:noProof/>
          <w:lang w:val="en-US"/>
        </w:rPr>
        <w:br w:type="column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page">
                  <wp:posOffset>1642110</wp:posOffset>
                </wp:positionH>
                <wp:positionV relativeFrom="page">
                  <wp:posOffset>683895</wp:posOffset>
                </wp:positionV>
                <wp:extent cx="5227320" cy="9605645"/>
                <wp:effectExtent l="381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7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7320" cy="9605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1DAD" w:rsidRPr="007E19A5" w:rsidRDefault="00F91DAD" w:rsidP="007E19A5">
                            <w:pPr>
                              <w:pStyle w:val="tussenkopje"/>
                            </w:pPr>
                            <w:r w:rsidRPr="007E19A5">
                              <w:t>Werkblad</w:t>
                            </w:r>
                            <w:r w:rsidR="007E19A5" w:rsidRPr="007E19A5">
                              <w:t xml:space="preserve"> Paul en Paulien</w:t>
                            </w:r>
                          </w:p>
                          <w:p w:rsidR="00F91DAD" w:rsidRDefault="00F91DAD" w:rsidP="00F91DAD">
                            <w:pPr>
                              <w:widowControl w:val="0"/>
                              <w:tabs>
                                <w:tab w:val="left" w:pos="14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textAlignment w:val="center"/>
                              <w:rPr>
                                <w:rFonts w:eastAsia="Cambria" w:cs="ArialMT"/>
                                <w:color w:val="000000"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  <w:p w:rsidR="007E19A5" w:rsidRPr="001714E7" w:rsidRDefault="007E19A5" w:rsidP="007E19A5">
                            <w:pPr>
                              <w:pStyle w:val="tussenkopje"/>
                            </w:pPr>
                            <w:r w:rsidRPr="001714E7">
                              <w:t>Paul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 xml:space="preserve">Paul kijkt graag naar voetbal. 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Hij zit zelf ook op voetbal.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Hij kijkt het liefst naar heel enge films.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Daarbij eet hij een pizza op de bank.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Met zijn vrienden speelt hij de enge films na.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Maar spelletjes vindt hij ook leuk.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Zoals mens-erger-je</w:t>
                            </w:r>
                            <w:r w:rsidR="00E4631C" w:rsidRPr="00E4631C">
                              <w:rPr>
                                <w:rFonts w:cs="Arial"/>
                                <w:sz w:val="22"/>
                                <w:szCs w:val="22"/>
                              </w:rPr>
                              <w:t>-</w:t>
                            </w: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niet.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 xml:space="preserve">Dat speelt hij bij oma. 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In de zomer zwemt Paul veel.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Of hij leest alle strips van Donald Duck nog eens.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Om de moppen uit dat blad moet hij hard lachen.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Op zijn verjaardag eet Paul graag taart.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 xml:space="preserve">Ook zelf pannenkoeken bakken vindt hij leuk. 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Pr="003B774F" w:rsidRDefault="007E19A5" w:rsidP="007E19A5">
                            <w:pPr>
                              <w:pStyle w:val="tussenkopje"/>
                            </w:pPr>
                            <w:r w:rsidRPr="003B774F">
                              <w:t>Paulien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Paulien vindt alle sporten leuk.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Maar dansen doet ze het liefst.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Van enge films houdt ze niet.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Wel van films waar je om kunt lachen.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Spelletjes doet ze ook graag.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Maar niet de oude spelletjes van oma.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Die vindt ze niet spannend genoeg.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Paulien eet het liefst friet.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Maar ze lust niets met melk erin!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Koek versieren vindt ze leuk en lekker.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Vooral met hagelslag!</w:t>
                            </w: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</w:p>
                          <w:p w:rsidR="007E19A5" w:rsidRDefault="007E19A5" w:rsidP="007E19A5">
                            <w:pPr>
                              <w:spacing w:line="360" w:lineRule="auto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Na school speelt Paulien toneel.</w:t>
                            </w:r>
                          </w:p>
                          <w:p w:rsidR="00F91DAD" w:rsidRDefault="007E19A5" w:rsidP="007E19A5">
                            <w:pPr>
                              <w:spacing w:line="360" w:lineRule="auto"/>
                              <w:rPr>
                                <w:rFonts w:eastAsia="Cambria" w:cs="ArialMT"/>
                                <w:color w:val="000000"/>
                                <w:sz w:val="22"/>
                                <w:szCs w:val="22"/>
                                <w:lang w:eastAsia="en-US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Ze verkleedt zich daarbij graag.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2" o:spid="_x0000_s1033" type="#_x0000_t202" style="position:absolute;margin-left:129.3pt;margin-top:53.85pt;width:411.6pt;height:756.35pt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" filled="f" stroked="f">
                <v:textbox inset=",7.2pt,,7.2pt">
                  <w:txbxContent>
                    <w:p w:rsidR="00F91DAD" w:rsidRPr="007E19A5" w:rsidRDefault="00F91DAD" w:rsidP="007E19A5">
                      <w:pPr>
                        <w:pStyle w:val="tussenkopje"/>
                      </w:pPr>
                      <w:r w:rsidRPr="007E19A5">
                        <w:t>Werkblad</w:t>
                      </w:r>
                      <w:r w:rsidR="007E19A5" w:rsidRPr="007E19A5">
                        <w:t xml:space="preserve"> Paul en Paulien</w:t>
                      </w:r>
                    </w:p>
                    <w:p w:rsidR="00F91DAD" w:rsidRDefault="00F91DAD" w:rsidP="00F91DAD">
                      <w:pPr>
                        <w:widowControl w:val="0"/>
                        <w:tabs>
                          <w:tab w:val="left" w:pos="14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textAlignment w:val="center"/>
                        <w:rPr>
                          <w:rFonts w:eastAsia="Cambria" w:cs="ArialMT"/>
                          <w:color w:val="000000"/>
                          <w:sz w:val="22"/>
                          <w:szCs w:val="22"/>
                          <w:lang w:eastAsia="en-US"/>
                        </w:rPr>
                      </w:pPr>
                    </w:p>
                    <w:p w:rsidR="007E19A5" w:rsidRPr="001714E7" w:rsidRDefault="007E19A5" w:rsidP="007E19A5">
                      <w:pPr>
                        <w:pStyle w:val="tussenkopje"/>
                      </w:pPr>
                      <w:r w:rsidRPr="001714E7">
                        <w:t>Paul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 xml:space="preserve">Paul kijkt graag naar voetbal. 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Hij zit zelf ook op voetbal.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Hij kijkt het liefst naar heel enge films.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Daarbij eet hij een pizza op de bank.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Met zijn vrienden speelt hij de enge films na.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Maar spelletjes vindt hij ook leuk.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Zoals mens-erger-je</w:t>
                      </w:r>
                      <w:r w:rsidR="00E4631C" w:rsidRPr="00E4631C">
                        <w:rPr>
                          <w:rFonts w:cs="Arial"/>
                          <w:sz w:val="22"/>
                          <w:szCs w:val="22"/>
                        </w:rPr>
                        <w:t>-</w:t>
                      </w:r>
                      <w:r>
                        <w:rPr>
                          <w:rFonts w:cs="Arial"/>
                          <w:sz w:val="22"/>
                          <w:szCs w:val="22"/>
                        </w:rPr>
                        <w:t>niet.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 xml:space="preserve">Dat speelt hij bij oma. 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In de zomer zwemt Paul veel.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Of hij leest alle strips van Donald Duck nog eens.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Om de moppen uit dat blad moet hij hard lachen.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Op zijn verjaardag eet Paul graag taart.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 xml:space="preserve">Ook zelf pannenkoeken bakken vindt hij leuk. 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Pr="003B774F" w:rsidRDefault="007E19A5" w:rsidP="007E19A5">
                      <w:pPr>
                        <w:pStyle w:val="tussenkopje"/>
                      </w:pPr>
                      <w:r w:rsidRPr="003B774F">
                        <w:t>Paulien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Paulien vindt alle sporten leuk.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Maar dansen doet ze het liefst.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Van enge films houdt ze niet.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Wel van films waar je om kunt lachen.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Spelletjes doet ze ook graag.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Maar niet de oude spelletjes van oma.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Die vindt ze niet spannend genoeg.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Paulien eet het liefst friet.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Maar ze lust niets met melk erin!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Koek versieren vindt ze leuk en lekker.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Vooral met hagelslag!</w:t>
                      </w: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</w:p>
                    <w:p w:rsidR="007E19A5" w:rsidRDefault="007E19A5" w:rsidP="007E19A5">
                      <w:pPr>
                        <w:spacing w:line="360" w:lineRule="auto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Na school speelt Paulien toneel.</w:t>
                      </w:r>
                    </w:p>
                    <w:p w:rsidR="00F91DAD" w:rsidRDefault="007E19A5" w:rsidP="007E19A5">
                      <w:pPr>
                        <w:spacing w:line="360" w:lineRule="auto"/>
                        <w:rPr>
                          <w:rFonts w:eastAsia="Cambria" w:cs="ArialMT"/>
                          <w:color w:val="000000"/>
                          <w:sz w:val="22"/>
                          <w:szCs w:val="22"/>
                          <w:lang w:eastAsia="en-US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Ze verkleedt zich daarbij graag.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</w:p>
    <w:p w:rsidR="005A7786" w:rsidRDefault="005C24C1" w:rsidP="001F41A5"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page">
                  <wp:posOffset>1642110</wp:posOffset>
                </wp:positionH>
                <wp:positionV relativeFrom="page">
                  <wp:posOffset>683895</wp:posOffset>
                </wp:positionV>
                <wp:extent cx="8240395" cy="6177915"/>
                <wp:effectExtent l="3810" t="0" r="4445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6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0395" cy="6177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1DAD" w:rsidRDefault="00F91DAD" w:rsidP="00F91DAD">
                            <w:pPr>
                              <w:pStyle w:val="tussenkopje"/>
                            </w:pPr>
                            <w:r>
                              <w:t>Werkblad</w:t>
                            </w:r>
                          </w:p>
                          <w:p w:rsidR="00F91DAD" w:rsidRDefault="00F91DAD" w:rsidP="00F91DAD">
                            <w:pPr>
                              <w:widowControl w:val="0"/>
                              <w:tabs>
                                <w:tab w:val="left" w:pos="14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textAlignment w:val="center"/>
                              <w:rPr>
                                <w:rFonts w:eastAsia="Cambria" w:cs="ArialMT"/>
                                <w:color w:val="000000"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  <w:p w:rsidR="007E19A5" w:rsidRDefault="005C24C1" w:rsidP="007E19A5">
                            <w:pPr>
                              <w:rPr>
                                <w:rFonts w:cs="Arial"/>
                                <w:b/>
                                <w:sz w:val="22"/>
                                <w:szCs w:val="22"/>
                              </w:rPr>
                            </w:pPr>
                            <w:r w:rsidRPr="004F0F6E">
                              <w:rPr>
                                <w:rFonts w:cs="Arial"/>
                                <w:b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>
                                  <wp:extent cx="7686675" cy="5133975"/>
                                  <wp:effectExtent l="0" t="0" r="0" b="0"/>
                                  <wp:docPr id="3" name="Afbeelding 3" descr="0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01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686675" cy="5133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91DAD" w:rsidRDefault="00F91DAD" w:rsidP="00F91DAD">
                            <w:pPr>
                              <w:widowControl w:val="0"/>
                              <w:tabs>
                                <w:tab w:val="left" w:pos="14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textAlignment w:val="center"/>
                              <w:rPr>
                                <w:rFonts w:eastAsia="Cambria" w:cs="ArialMT"/>
                                <w:color w:val="000000"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" o:spid="_x0000_s1034" type="#_x0000_t202" style="position:absolute;margin-left:129.3pt;margin-top:53.85pt;width:648.85pt;height:486.45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" filled="f" stroked="f">
                <v:textbox inset=",7.2pt,,7.2pt">
                  <w:txbxContent>
                    <w:p w:rsidR="00F91DAD" w:rsidRDefault="00F91DAD" w:rsidP="00F91DAD">
                      <w:pPr>
                        <w:pStyle w:val="tussenkopje"/>
                      </w:pPr>
                      <w:r>
                        <w:t>Werkblad</w:t>
                      </w:r>
                    </w:p>
                    <w:p w:rsidR="00F91DAD" w:rsidRDefault="00F91DAD" w:rsidP="00F91DAD">
                      <w:pPr>
                        <w:widowControl w:val="0"/>
                        <w:tabs>
                          <w:tab w:val="left" w:pos="14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textAlignment w:val="center"/>
                        <w:rPr>
                          <w:rFonts w:eastAsia="Cambria" w:cs="ArialMT"/>
                          <w:color w:val="000000"/>
                          <w:sz w:val="22"/>
                          <w:szCs w:val="22"/>
                          <w:lang w:eastAsia="en-US"/>
                        </w:rPr>
                      </w:pPr>
                    </w:p>
                    <w:p w:rsidR="007E19A5" w:rsidRDefault="005C24C1" w:rsidP="007E19A5">
                      <w:pPr>
                        <w:rPr>
                          <w:rFonts w:cs="Arial"/>
                          <w:b/>
                          <w:sz w:val="22"/>
                          <w:szCs w:val="22"/>
                        </w:rPr>
                      </w:pPr>
                      <w:r w:rsidRPr="004F0F6E">
                        <w:rPr>
                          <w:rFonts w:cs="Arial"/>
                          <w:b/>
                          <w:noProof/>
                          <w:sz w:val="22"/>
                          <w:szCs w:val="22"/>
                        </w:rPr>
                        <w:drawing>
                          <wp:inline distT="0" distB="0" distL="0" distR="0">
                            <wp:extent cx="7686675" cy="5133975"/>
                            <wp:effectExtent l="0" t="0" r="0" b="0"/>
                            <wp:docPr id="3" name="Afbeelding 3" descr="0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01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686675" cy="5133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91DAD" w:rsidRDefault="00F91DAD" w:rsidP="00F91DAD">
                      <w:pPr>
                        <w:widowControl w:val="0"/>
                        <w:tabs>
                          <w:tab w:val="left" w:pos="14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textAlignment w:val="center"/>
                        <w:rPr>
                          <w:rFonts w:eastAsia="Cambria" w:cs="ArialMT"/>
                          <w:color w:val="000000"/>
                          <w:sz w:val="22"/>
                          <w:szCs w:val="22"/>
                          <w:lang w:eastAsia="en-US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</w:p>
    <w:sectPr w:rsidR="005A7786" w:rsidSect="004F0F6E">
      <w:pgSz w:w="16840" w:h="11900" w:orient="landscape"/>
      <w:pgMar w:top="1077" w:right="1077" w:bottom="1077" w:left="1077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7128" w:rsidRDefault="009E7128">
      <w:r>
        <w:separator/>
      </w:r>
    </w:p>
  </w:endnote>
  <w:endnote w:type="continuationSeparator" w:id="0">
    <w:p w:rsidR="009E7128" w:rsidRDefault="009E71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oudy Stout">
    <w:panose1 w:val="0202090407030B020401"/>
    <w:charset w:val="00"/>
    <w:family w:val="roman"/>
    <w:pitch w:val="variable"/>
    <w:sig w:usb0="00000003" w:usb1="00000000" w:usb2="00000000" w:usb3="00000000" w:csb0="00000001" w:csb1="00000000"/>
  </w:font>
  <w:font w:name="Arial-Bold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1CCA" w:rsidRDefault="00FE1CCA" w:rsidP="005A7786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:rsidR="00FE1CCA" w:rsidRDefault="00FE1CCA" w:rsidP="005A7786">
    <w:pPr>
      <w:pStyle w:val="Voet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1CCA" w:rsidRPr="003249C3" w:rsidRDefault="00FE1CCA" w:rsidP="005A7786">
    <w:pPr>
      <w:pStyle w:val="Voettekst"/>
      <w:framePr w:wrap="around" w:vAnchor="text" w:hAnchor="margin" w:xAlign="right" w:y="1"/>
      <w:rPr>
        <w:rStyle w:val="Paginanummer"/>
      </w:rPr>
    </w:pPr>
    <w:r w:rsidRPr="003249C3">
      <w:rPr>
        <w:rStyle w:val="Paginanummer"/>
        <w:sz w:val="16"/>
      </w:rPr>
      <w:fldChar w:fldCharType="begin"/>
    </w:r>
    <w:r w:rsidRPr="003249C3">
      <w:rPr>
        <w:rStyle w:val="Paginanummer"/>
        <w:sz w:val="16"/>
      </w:rPr>
      <w:instrText xml:space="preserve">PAGE  </w:instrText>
    </w:r>
    <w:r w:rsidRPr="003249C3">
      <w:rPr>
        <w:rStyle w:val="Paginanummer"/>
        <w:sz w:val="16"/>
      </w:rPr>
      <w:fldChar w:fldCharType="separate"/>
    </w:r>
    <w:r w:rsidR="0002380F">
      <w:rPr>
        <w:rStyle w:val="Paginanummer"/>
        <w:noProof/>
        <w:sz w:val="16"/>
      </w:rPr>
      <w:t>1</w:t>
    </w:r>
    <w:r w:rsidRPr="003249C3">
      <w:rPr>
        <w:rStyle w:val="Paginanummer"/>
        <w:sz w:val="16"/>
      </w:rPr>
      <w:fldChar w:fldCharType="end"/>
    </w:r>
  </w:p>
  <w:p w:rsidR="00FE1CCA" w:rsidRPr="007E19A5" w:rsidRDefault="007E19A5" w:rsidP="007E19A5">
    <w:pPr>
      <w:pStyle w:val="voettekst0"/>
    </w:pPr>
    <w:r>
      <w:t>Bedenk jij een leuk feest?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7128" w:rsidRDefault="009E7128">
      <w:r>
        <w:separator/>
      </w:r>
    </w:p>
  </w:footnote>
  <w:footnote w:type="continuationSeparator" w:id="0">
    <w:p w:rsidR="009E7128" w:rsidRDefault="009E71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1CCA" w:rsidRDefault="005C24C1">
    <w:pPr>
      <w:pStyle w:val="Koptekst"/>
    </w:pPr>
    <w:bookmarkStart w:id="3" w:name="_MacBuGuideStaticData_2588V"/>
    <w:bookmarkStart w:id="4" w:name="_MacBuGuideStaticData_820H"/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-474980</wp:posOffset>
          </wp:positionH>
          <wp:positionV relativeFrom="paragraph">
            <wp:posOffset>-20955</wp:posOffset>
          </wp:positionV>
          <wp:extent cx="1328420" cy="1328420"/>
          <wp:effectExtent l="0" t="0" r="0" b="0"/>
          <wp:wrapTight wrapText="bothSides">
            <wp:wrapPolygon edited="0">
              <wp:start x="0" y="0"/>
              <wp:lineTo x="0" y="929"/>
              <wp:lineTo x="1549" y="4956"/>
              <wp:lineTo x="1859" y="9912"/>
              <wp:lineTo x="3098" y="14868"/>
              <wp:lineTo x="1859" y="17346"/>
              <wp:lineTo x="1859" y="18585"/>
              <wp:lineTo x="2168" y="19824"/>
              <wp:lineTo x="3407" y="21373"/>
              <wp:lineTo x="5885" y="21373"/>
              <wp:lineTo x="8363" y="19824"/>
              <wp:lineTo x="9912" y="15797"/>
              <wp:lineTo x="9602" y="10222"/>
              <wp:lineTo x="18585" y="5576"/>
              <wp:lineTo x="18585" y="4956"/>
              <wp:lineTo x="21373" y="3407"/>
              <wp:lineTo x="21373" y="0"/>
              <wp:lineTo x="13319" y="0"/>
              <wp:lineTo x="0" y="0"/>
            </wp:wrapPolygon>
          </wp:wrapTight>
          <wp:docPr id="2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8420" cy="1328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25400</wp:posOffset>
          </wp:positionH>
          <wp:positionV relativeFrom="page">
            <wp:posOffset>2171700</wp:posOffset>
          </wp:positionV>
          <wp:extent cx="838200" cy="8496300"/>
          <wp:effectExtent l="0" t="0" r="0" b="0"/>
          <wp:wrapTight wrapText="bothSides">
            <wp:wrapPolygon edited="0">
              <wp:start x="0" y="0"/>
              <wp:lineTo x="0" y="21552"/>
              <wp:lineTo x="21109" y="21552"/>
              <wp:lineTo x="21109" y="0"/>
              <wp:lineTo x="0" y="0"/>
            </wp:wrapPolygon>
          </wp:wrapTight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849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E1CCA">
      <w:rPr>
        <w:noProof/>
        <w:lang w:val="en-US"/>
      </w:rPr>
      <w:t xml:space="preserve"> </w:t>
    </w:r>
  </w:p>
  <w:bookmarkEnd w:id="3"/>
  <w:bookmarkEnd w:id="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6844A3"/>
    <w:multiLevelType w:val="hybridMultilevel"/>
    <w:tmpl w:val="FA10FD64"/>
    <w:lvl w:ilvl="0" w:tplc="6B620A72">
      <w:start w:val="4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Cambria" w:hAnsi="Symbol" w:cs="ArialMT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89F418E"/>
    <w:multiLevelType w:val="hybridMultilevel"/>
    <w:tmpl w:val="6C567B5A"/>
    <w:lvl w:ilvl="0" w:tplc="0413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1900511A"/>
    <w:multiLevelType w:val="hybridMultilevel"/>
    <w:tmpl w:val="937224AA"/>
    <w:lvl w:ilvl="0" w:tplc="9AB46D4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881662"/>
    <w:multiLevelType w:val="hybridMultilevel"/>
    <w:tmpl w:val="BD8C3782"/>
    <w:lvl w:ilvl="0" w:tplc="0413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3C429D2"/>
    <w:multiLevelType w:val="hybridMultilevel"/>
    <w:tmpl w:val="37284374"/>
    <w:lvl w:ilvl="0" w:tplc="4DA2CD5A">
      <w:start w:val="1"/>
      <w:numFmt w:val="decimal"/>
      <w:pStyle w:val="opsomming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43A6BFA"/>
    <w:multiLevelType w:val="multilevel"/>
    <w:tmpl w:val="658C43B0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Goudy Stout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5625933"/>
    <w:multiLevelType w:val="hybridMultilevel"/>
    <w:tmpl w:val="658C43B0"/>
    <w:lvl w:ilvl="0" w:tplc="B880A45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Goudy Stout" w:hAnsi="Arial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6CD3F2E"/>
    <w:multiLevelType w:val="hybridMultilevel"/>
    <w:tmpl w:val="1A00BD84"/>
    <w:lvl w:ilvl="0" w:tplc="0413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7ED44C6C"/>
    <w:multiLevelType w:val="hybridMultilevel"/>
    <w:tmpl w:val="3B967180"/>
    <w:lvl w:ilvl="0" w:tplc="0409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8"/>
  </w:num>
  <w:num w:numId="4">
    <w:abstractNumId w:val="6"/>
  </w:num>
  <w:num w:numId="5">
    <w:abstractNumId w:val="5"/>
  </w:num>
  <w:num w:numId="6">
    <w:abstractNumId w:val="3"/>
  </w:num>
  <w:num w:numId="7">
    <w:abstractNumId w:val="1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10242" style="mso-position-vertical-relative:page" fill="f" fillcolor="white" stroke="f">
      <v:fill color="white" on="f"/>
      <v:stroke on="f"/>
      <o:colormru v:ext="edit" colors="#423477"/>
      <o:colormenu v:ext="edit" fillcolor="#423477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PubVPasteboard_" w:val="11"/>
    <w:docVar w:name="OpenInPublishingView" w:val="0"/>
    <w:docVar w:name="PublishingViewTables" w:val="0"/>
    <w:docVar w:name="ShowOutlines" w:val="1"/>
  </w:docVars>
  <w:rsids>
    <w:rsidRoot w:val="007E19A5"/>
    <w:rsid w:val="00023639"/>
    <w:rsid w:val="0002380F"/>
    <w:rsid w:val="00031289"/>
    <w:rsid w:val="000362B2"/>
    <w:rsid w:val="000F68D4"/>
    <w:rsid w:val="0011259B"/>
    <w:rsid w:val="00115357"/>
    <w:rsid w:val="001F41A5"/>
    <w:rsid w:val="00215828"/>
    <w:rsid w:val="002244F9"/>
    <w:rsid w:val="00246578"/>
    <w:rsid w:val="0025158B"/>
    <w:rsid w:val="00252792"/>
    <w:rsid w:val="0027670A"/>
    <w:rsid w:val="0029512E"/>
    <w:rsid w:val="00305FAC"/>
    <w:rsid w:val="003B0044"/>
    <w:rsid w:val="00405627"/>
    <w:rsid w:val="0044564D"/>
    <w:rsid w:val="0049603C"/>
    <w:rsid w:val="004F0F6E"/>
    <w:rsid w:val="004F5EA8"/>
    <w:rsid w:val="005003EB"/>
    <w:rsid w:val="005A069A"/>
    <w:rsid w:val="005A7786"/>
    <w:rsid w:val="005C13A0"/>
    <w:rsid w:val="005C24C1"/>
    <w:rsid w:val="005C452D"/>
    <w:rsid w:val="005E6C19"/>
    <w:rsid w:val="00656B69"/>
    <w:rsid w:val="00657A24"/>
    <w:rsid w:val="0066105B"/>
    <w:rsid w:val="00675F61"/>
    <w:rsid w:val="006D6AB0"/>
    <w:rsid w:val="00706B4C"/>
    <w:rsid w:val="007E19A5"/>
    <w:rsid w:val="00881662"/>
    <w:rsid w:val="0093667B"/>
    <w:rsid w:val="00957275"/>
    <w:rsid w:val="009A1DD2"/>
    <w:rsid w:val="009A36F0"/>
    <w:rsid w:val="009B4FDC"/>
    <w:rsid w:val="009E5557"/>
    <w:rsid w:val="009E7128"/>
    <w:rsid w:val="00A43B2C"/>
    <w:rsid w:val="00AA11DF"/>
    <w:rsid w:val="00AB723A"/>
    <w:rsid w:val="00B80771"/>
    <w:rsid w:val="00B83421"/>
    <w:rsid w:val="00C40FBD"/>
    <w:rsid w:val="00C53A86"/>
    <w:rsid w:val="00C84C3D"/>
    <w:rsid w:val="00CB0FF2"/>
    <w:rsid w:val="00D5236E"/>
    <w:rsid w:val="00D856F3"/>
    <w:rsid w:val="00DB6844"/>
    <w:rsid w:val="00DC38D5"/>
    <w:rsid w:val="00E0346C"/>
    <w:rsid w:val="00E4262C"/>
    <w:rsid w:val="00E4631C"/>
    <w:rsid w:val="00E46E5B"/>
    <w:rsid w:val="00E75FE6"/>
    <w:rsid w:val="00EA45AF"/>
    <w:rsid w:val="00F43A08"/>
    <w:rsid w:val="00F91DAD"/>
    <w:rsid w:val="00FA7DA9"/>
    <w:rsid w:val="00FE1CCA"/>
    <w:rsid w:val="00FF086B"/>
    <w:rsid w:val="00FF1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2" style="mso-position-vertical-relative:page" fill="f" fillcolor="white" stroke="f">
      <v:fill color="white" on="f"/>
      <v:stroke on="f"/>
      <o:colormru v:ext="edit" colors="#423477"/>
      <o:colormenu v:ext="edit" fillcolor="#423477"/>
    </o:shapedefaults>
    <o:shapelayout v:ext="edit">
      <o:idmap v:ext="edit" data="1"/>
      <o:regrouptable v:ext="edit">
        <o:entry new="1" old="0"/>
      </o:regrouptable>
    </o:shapelayout>
  </w:shapeDefaults>
  <w:doNotEmbedSmartTags/>
  <w:decimalSymbol w:val=","/>
  <w:listSeparator w:val=";"/>
  <w14:docId w14:val="3F663651"/>
  <w15:chartTrackingRefBased/>
  <w15:docId w15:val="{C2646E65-764C-4385-8BC1-E888D51AC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045594"/>
    <w:rPr>
      <w:rFonts w:ascii="Arial" w:eastAsia="Times New Roman" w:hAnsi="Arial"/>
    </w:rPr>
  </w:style>
  <w:style w:type="character" w:default="1" w:styleId="Standaardalinea-lettertype">
    <w:name w:val="Default Paragraph Font"/>
    <w:semiHidden/>
    <w:unhideWhenUsed/>
  </w:style>
  <w:style w:type="table" w:default="1" w:styleId="Standaardtabe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unhideWhenUsed/>
  </w:style>
  <w:style w:type="table" w:customStyle="1" w:styleId="TableNormal">
    <w:name w:val="Table Normal"/>
    <w:semiHidden/>
    <w:rsid w:val="00316BA2"/>
    <w:pPr>
      <w:spacing w:after="200"/>
    </w:pPr>
    <w:rPr>
      <w:sz w:val="24"/>
      <w:szCs w:val="24"/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link w:val="KoptekstChar"/>
    <w:uiPriority w:val="99"/>
    <w:semiHidden/>
    <w:unhideWhenUsed/>
    <w:rsid w:val="0040655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406557"/>
    <w:rPr>
      <w:sz w:val="24"/>
      <w:szCs w:val="24"/>
    </w:rPr>
  </w:style>
  <w:style w:type="paragraph" w:styleId="Voettekst">
    <w:name w:val="footer"/>
    <w:basedOn w:val="Standaard"/>
    <w:link w:val="VoettekstChar"/>
    <w:uiPriority w:val="99"/>
    <w:semiHidden/>
    <w:unhideWhenUsed/>
    <w:rsid w:val="00406557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406557"/>
    <w:rPr>
      <w:sz w:val="24"/>
      <w:szCs w:val="24"/>
    </w:rPr>
  </w:style>
  <w:style w:type="paragraph" w:customStyle="1" w:styleId="legendatabel">
    <w:name w:val="legenda tabel"/>
    <w:basedOn w:val="plattetekst"/>
    <w:rsid w:val="00B83421"/>
    <w:rPr>
      <w:color w:val="6B58DA"/>
      <w:sz w:val="16"/>
      <w:szCs w:val="18"/>
    </w:rPr>
  </w:style>
  <w:style w:type="paragraph" w:customStyle="1" w:styleId="plattetekst">
    <w:name w:val="platte tekst"/>
    <w:basedOn w:val="Standaard"/>
    <w:link w:val="plattetekstChar"/>
    <w:rsid w:val="001F41A5"/>
    <w:pPr>
      <w:widowControl w:val="0"/>
      <w:autoSpaceDE w:val="0"/>
      <w:autoSpaceDN w:val="0"/>
      <w:adjustRightInd w:val="0"/>
      <w:spacing w:line="360" w:lineRule="auto"/>
      <w:jc w:val="both"/>
      <w:textAlignment w:val="center"/>
    </w:pPr>
    <w:rPr>
      <w:rFonts w:eastAsia="Cambria" w:cs="ArialMT"/>
      <w:color w:val="000000"/>
      <w:sz w:val="22"/>
      <w:szCs w:val="22"/>
      <w:lang w:eastAsia="en-US"/>
    </w:rPr>
  </w:style>
  <w:style w:type="character" w:customStyle="1" w:styleId="plattetekstChar">
    <w:name w:val="platte tekst Char"/>
    <w:basedOn w:val="Standaardalinea-lettertype"/>
    <w:link w:val="plattetekst"/>
    <w:rsid w:val="001F41A5"/>
    <w:rPr>
      <w:rFonts w:ascii="Arial" w:eastAsia="Cambria" w:hAnsi="Arial" w:cs="ArialMT"/>
      <w:color w:val="000000"/>
      <w:sz w:val="22"/>
      <w:szCs w:val="22"/>
      <w:lang w:val="nl-NL" w:eastAsia="en-US" w:bidi="ar-SA"/>
    </w:rPr>
  </w:style>
  <w:style w:type="character" w:styleId="Paginanummer">
    <w:name w:val="page number"/>
    <w:basedOn w:val="Standaardalinea-lettertype"/>
    <w:uiPriority w:val="99"/>
    <w:semiHidden/>
    <w:unhideWhenUsed/>
    <w:rsid w:val="00761AE7"/>
  </w:style>
  <w:style w:type="character" w:styleId="Hyperlink">
    <w:name w:val="Hyperlink"/>
    <w:basedOn w:val="Standaardalinea-lettertype"/>
    <w:rsid w:val="00045594"/>
    <w:rPr>
      <w:color w:val="0000FF"/>
      <w:u w:val="single"/>
    </w:rPr>
  </w:style>
  <w:style w:type="table" w:styleId="Tabelraster">
    <w:name w:val="Table Grid"/>
    <w:basedOn w:val="Standaardtabel"/>
    <w:rsid w:val="00181C8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ussenkopje">
    <w:name w:val="tussenkopje"/>
    <w:basedOn w:val="Standaard"/>
    <w:link w:val="tussenkopjeChar"/>
    <w:rsid w:val="00E46E5B"/>
    <w:pPr>
      <w:widowControl w:val="0"/>
      <w:autoSpaceDE w:val="0"/>
      <w:autoSpaceDN w:val="0"/>
      <w:adjustRightInd w:val="0"/>
      <w:spacing w:line="360" w:lineRule="auto"/>
      <w:jc w:val="both"/>
      <w:textAlignment w:val="center"/>
    </w:pPr>
    <w:rPr>
      <w:rFonts w:eastAsia="Cambria" w:cs="Arial-BoldMT"/>
      <w:b/>
      <w:bCs/>
      <w:color w:val="F19400"/>
      <w:sz w:val="22"/>
      <w:szCs w:val="22"/>
      <w:lang w:eastAsia="en-US"/>
    </w:rPr>
  </w:style>
  <w:style w:type="character" w:customStyle="1" w:styleId="tussenkopjeChar">
    <w:name w:val="tussenkopje Char"/>
    <w:basedOn w:val="Standaardalinea-lettertype"/>
    <w:link w:val="tussenkopje"/>
    <w:rsid w:val="00DC38D5"/>
    <w:rPr>
      <w:rFonts w:ascii="Arial" w:eastAsia="Cambria" w:hAnsi="Arial" w:cs="Arial-BoldMT"/>
      <w:b/>
      <w:bCs/>
      <w:color w:val="F19400"/>
      <w:sz w:val="22"/>
      <w:szCs w:val="22"/>
      <w:lang w:val="nl-NL" w:eastAsia="en-US" w:bidi="ar-SA"/>
    </w:rPr>
  </w:style>
  <w:style w:type="paragraph" w:customStyle="1" w:styleId="titel">
    <w:name w:val="titel"/>
    <w:basedOn w:val="Standaard"/>
    <w:rsid w:val="00DC38D5"/>
    <w:pPr>
      <w:jc w:val="right"/>
    </w:pPr>
    <w:rPr>
      <w:b/>
      <w:color w:val="FFFFFF"/>
      <w:sz w:val="28"/>
    </w:rPr>
  </w:style>
  <w:style w:type="paragraph" w:customStyle="1" w:styleId="opsomming">
    <w:name w:val="opsomming"/>
    <w:basedOn w:val="Standaard"/>
    <w:rsid w:val="001F41A5"/>
    <w:pPr>
      <w:widowControl w:val="0"/>
      <w:numPr>
        <w:numId w:val="2"/>
      </w:numPr>
      <w:tabs>
        <w:tab w:val="left" w:pos="426"/>
      </w:tabs>
      <w:autoSpaceDE w:val="0"/>
      <w:autoSpaceDN w:val="0"/>
      <w:adjustRightInd w:val="0"/>
      <w:spacing w:line="360" w:lineRule="auto"/>
      <w:ind w:left="426" w:hanging="426"/>
      <w:contextualSpacing/>
      <w:textAlignment w:val="center"/>
    </w:pPr>
    <w:rPr>
      <w:rFonts w:eastAsia="Cambria" w:cs="ArialMT"/>
      <w:color w:val="000000"/>
      <w:spacing w:val="-3"/>
      <w:sz w:val="22"/>
      <w:szCs w:val="22"/>
      <w:lang w:eastAsia="en-US"/>
    </w:rPr>
  </w:style>
  <w:style w:type="paragraph" w:customStyle="1" w:styleId="tabel">
    <w:name w:val="tabel"/>
    <w:basedOn w:val="Standaard"/>
    <w:rsid w:val="00DC38D5"/>
    <w:rPr>
      <w:sz w:val="22"/>
    </w:rPr>
  </w:style>
  <w:style w:type="paragraph" w:customStyle="1" w:styleId="tabelkop">
    <w:name w:val="tabel kop"/>
    <w:basedOn w:val="Standaard"/>
    <w:rsid w:val="00DC38D5"/>
    <w:rPr>
      <w:b/>
      <w:color w:val="FFFFFF"/>
      <w:sz w:val="22"/>
    </w:rPr>
  </w:style>
  <w:style w:type="paragraph" w:customStyle="1" w:styleId="titelvervolgpagina">
    <w:name w:val="titel vervolgpagina"/>
    <w:basedOn w:val="Standaard"/>
    <w:rsid w:val="00DC38D5"/>
    <w:rPr>
      <w:b/>
      <w:color w:val="FFFFFF"/>
      <w:sz w:val="28"/>
    </w:rPr>
  </w:style>
  <w:style w:type="paragraph" w:customStyle="1" w:styleId="voettekst0">
    <w:name w:val="voettekst"/>
    <w:basedOn w:val="Voettekst"/>
    <w:rsid w:val="00305FAC"/>
    <w:pPr>
      <w:ind w:right="360"/>
      <w:jc w:val="right"/>
    </w:pPr>
    <w:rPr>
      <w:i/>
      <w:color w:val="FF9900"/>
      <w:sz w:val="16"/>
    </w:rPr>
  </w:style>
  <w:style w:type="paragraph" w:customStyle="1" w:styleId="paginanummer0">
    <w:name w:val="paginanummer"/>
    <w:basedOn w:val="Voettekst"/>
    <w:rsid w:val="00305FAC"/>
    <w:pPr>
      <w:framePr w:wrap="around" w:vAnchor="text" w:hAnchor="margin" w:xAlign="right" w:y="1"/>
    </w:pPr>
    <w:rPr>
      <w:sz w:val="16"/>
    </w:rPr>
  </w:style>
  <w:style w:type="character" w:styleId="GevolgdeHyperlink">
    <w:name w:val="FollowedHyperlink"/>
    <w:basedOn w:val="Standaardalinea-lettertype"/>
    <w:rsid w:val="007E19A5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party-kids.nl/index.asp" TargetMode="External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www.partydeco.nl/verjaardag-versiering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arty-kids.nl/index.asp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www.partydeco.nl/verjaardag-versiering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en\Studio%20Maan\10%20digitop2\sjabloon\gevuld%20sjabloon%20opdracht2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gevuld sjabloon opdracht2.dot</Template>
  <TotalTime>0</TotalTime>
  <Pages>6</Pages>
  <Words>0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 </vt:lpstr>
    </vt:vector>
  </TitlesOfParts>
  <Company>Verbaal Bureau voor visuele Communicatie</Company>
  <LinksUpToDate>false</LinksUpToDate>
  <CharactersWithSpaces>21</CharactersWithSpaces>
  <SharedDoc>false</SharedDoc>
  <HLinks>
    <vt:vector size="12" baseType="variant">
      <vt:variant>
        <vt:i4>6225921</vt:i4>
      </vt:variant>
      <vt:variant>
        <vt:i4>3</vt:i4>
      </vt:variant>
      <vt:variant>
        <vt:i4>0</vt:i4>
      </vt:variant>
      <vt:variant>
        <vt:i4>5</vt:i4>
      </vt:variant>
      <vt:variant>
        <vt:lpwstr>http://www.doosvolplezier.nl/page/view/id/14</vt:lpwstr>
      </vt:variant>
      <vt:variant>
        <vt:lpwstr/>
      </vt:variant>
      <vt:variant>
        <vt:i4>7929957</vt:i4>
      </vt:variant>
      <vt:variant>
        <vt:i4>0</vt:i4>
      </vt:variant>
      <vt:variant>
        <vt:i4>0</vt:i4>
      </vt:variant>
      <vt:variant>
        <vt:i4>5</vt:i4>
      </vt:variant>
      <vt:variant>
        <vt:lpwstr>http://www.party-kids.nl/index.asp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Marga</dc:creator>
  <cp:keywords/>
  <cp:lastModifiedBy>Bianca Kuiphuis</cp:lastModifiedBy>
  <cp:revision>2</cp:revision>
  <cp:lastPrinted>2009-06-04T08:30:00Z</cp:lastPrinted>
  <dcterms:created xsi:type="dcterms:W3CDTF">2018-10-15T12:57:00Z</dcterms:created>
  <dcterms:modified xsi:type="dcterms:W3CDTF">2018-10-15T12:57:00Z</dcterms:modified>
</cp:coreProperties>
</file>