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256D" w:rsidRDefault="007A256D"/>
    <w:p w:rsidR="007A256D" w:rsidRDefault="007A256D">
      <w:r>
        <w:rPr>
          <w:noProof/>
          <w:lang w:eastAsia="nl-NL"/>
        </w:rPr>
        <w:drawing>
          <wp:inline distT="0" distB="0" distL="0" distR="0" wp14:anchorId="0A1FC533" wp14:editId="56FDD2E4">
            <wp:extent cx="5695950" cy="7775248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9639" cy="7780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56D" w:rsidRDefault="007A256D">
      <w:r>
        <w:br w:type="page"/>
      </w:r>
    </w:p>
    <w:p w:rsidR="007A256D" w:rsidRDefault="007A256D">
      <w:r>
        <w:rPr>
          <w:noProof/>
          <w:lang w:eastAsia="nl-NL"/>
        </w:rPr>
        <w:lastRenderedPageBreak/>
        <w:drawing>
          <wp:inline distT="0" distB="0" distL="0" distR="0" wp14:anchorId="4F748BF2" wp14:editId="6783B463">
            <wp:extent cx="5765800" cy="8169136"/>
            <wp:effectExtent l="0" t="0" r="6350" b="381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9477" cy="8174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56D" w:rsidRDefault="007A256D">
      <w:r>
        <w:br w:type="page"/>
      </w:r>
    </w:p>
    <w:p w:rsidR="007A256D" w:rsidRDefault="007A256D">
      <w:r>
        <w:rPr>
          <w:noProof/>
          <w:lang w:eastAsia="nl-NL"/>
        </w:rPr>
        <w:drawing>
          <wp:inline distT="0" distB="0" distL="0" distR="0" wp14:anchorId="4F6C615A" wp14:editId="1C34348C">
            <wp:extent cx="5695950" cy="841094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98453" cy="841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56D" w:rsidRDefault="007A256D">
      <w:r>
        <w:br w:type="page"/>
      </w:r>
    </w:p>
    <w:p w:rsidR="007A256D" w:rsidRDefault="007A256D">
      <w:r>
        <w:rPr>
          <w:noProof/>
          <w:lang w:eastAsia="nl-NL"/>
        </w:rPr>
        <w:drawing>
          <wp:inline distT="0" distB="0" distL="0" distR="0" wp14:anchorId="208E324E" wp14:editId="6F371D75">
            <wp:extent cx="5753100" cy="8742455"/>
            <wp:effectExtent l="0" t="0" r="0" b="190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5576" cy="8746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256D" w:rsidRDefault="007A256D"/>
    <w:p w:rsidR="007A256D" w:rsidRDefault="007A256D">
      <w:r>
        <w:rPr>
          <w:noProof/>
          <w:lang w:eastAsia="nl-NL"/>
        </w:rPr>
        <w:drawing>
          <wp:inline distT="0" distB="0" distL="0" distR="0" wp14:anchorId="34BCFEC8" wp14:editId="43AFF53E">
            <wp:extent cx="5365750" cy="3064628"/>
            <wp:effectExtent l="0" t="0" r="6350" b="254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3082" cy="306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Default="007A256D">
      <w:r>
        <w:rPr>
          <w:noProof/>
          <w:lang w:eastAsia="nl-NL"/>
        </w:rPr>
        <w:drawing>
          <wp:inline distT="0" distB="0" distL="0" distR="0" wp14:anchorId="17B0F254" wp14:editId="7A4D4BF7">
            <wp:extent cx="5003800" cy="5320246"/>
            <wp:effectExtent l="0" t="0" r="635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04886" cy="532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Default="0068745A">
      <w:r>
        <w:rPr>
          <w:noProof/>
          <w:lang w:eastAsia="nl-NL"/>
        </w:rPr>
        <w:drawing>
          <wp:inline distT="0" distB="0" distL="0" distR="0" wp14:anchorId="567DA27C" wp14:editId="27235E87">
            <wp:extent cx="5411150" cy="23876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14872" cy="2389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Default="0068745A">
      <w:r>
        <w:rPr>
          <w:noProof/>
          <w:lang w:eastAsia="nl-NL"/>
        </w:rPr>
        <w:drawing>
          <wp:inline distT="0" distB="0" distL="0" distR="0" wp14:anchorId="66E05A70" wp14:editId="47FA55F3">
            <wp:extent cx="5506501" cy="3098800"/>
            <wp:effectExtent l="0" t="0" r="0" b="635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06501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Default="0068745A">
      <w:r>
        <w:rPr>
          <w:noProof/>
          <w:lang w:eastAsia="nl-NL"/>
        </w:rPr>
        <w:drawing>
          <wp:inline distT="0" distB="0" distL="0" distR="0" wp14:anchorId="16059DED" wp14:editId="70885134">
            <wp:extent cx="5695950" cy="3010055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301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Default="0068745A">
      <w:r>
        <w:rPr>
          <w:noProof/>
          <w:lang w:eastAsia="nl-NL"/>
        </w:rPr>
        <w:drawing>
          <wp:inline distT="0" distB="0" distL="0" distR="0" wp14:anchorId="34E6EFC7" wp14:editId="26861C8B">
            <wp:extent cx="5245100" cy="2771382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2891" cy="2775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Default="0068745A">
      <w:r>
        <w:rPr>
          <w:noProof/>
          <w:lang w:eastAsia="nl-NL"/>
        </w:rPr>
        <w:drawing>
          <wp:inline distT="0" distB="0" distL="0" distR="0" wp14:anchorId="033059B7" wp14:editId="70EE7853">
            <wp:extent cx="5499100" cy="2783495"/>
            <wp:effectExtent l="0" t="0" r="635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99100" cy="278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Default="0068745A">
      <w:r>
        <w:rPr>
          <w:noProof/>
          <w:lang w:eastAsia="nl-NL"/>
        </w:rPr>
        <w:drawing>
          <wp:inline distT="0" distB="0" distL="0" distR="0" wp14:anchorId="7FDEA294" wp14:editId="1B1007BF">
            <wp:extent cx="5073650" cy="2933674"/>
            <wp:effectExtent l="0" t="0" r="0" b="63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77840" cy="293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68745A" w:rsidRDefault="0068745A"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 wp14:anchorId="450A242F" wp14:editId="311B03A1">
            <wp:simplePos x="0" y="0"/>
            <wp:positionH relativeFrom="column">
              <wp:posOffset>115570</wp:posOffset>
            </wp:positionH>
            <wp:positionV relativeFrom="paragraph">
              <wp:posOffset>122555</wp:posOffset>
            </wp:positionV>
            <wp:extent cx="5387975" cy="1968500"/>
            <wp:effectExtent l="0" t="0" r="3175" b="0"/>
            <wp:wrapTight wrapText="bothSides">
              <wp:wrapPolygon edited="0">
                <wp:start x="0" y="0"/>
                <wp:lineTo x="0" y="21321"/>
                <wp:lineTo x="21536" y="21321"/>
                <wp:lineTo x="21536" y="0"/>
                <wp:lineTo x="0" y="0"/>
              </wp:wrapPolygon>
            </wp:wrapTight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7975" cy="1968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745A" w:rsidRPr="0068745A" w:rsidRDefault="0068745A" w:rsidP="0068745A"/>
    <w:p w:rsidR="0068745A" w:rsidRPr="0068745A" w:rsidRDefault="0068745A" w:rsidP="0068745A"/>
    <w:p w:rsidR="0068745A" w:rsidRPr="0068745A" w:rsidRDefault="0068745A" w:rsidP="0068745A"/>
    <w:p w:rsidR="0068745A" w:rsidRPr="0068745A" w:rsidRDefault="0068745A" w:rsidP="0068745A"/>
    <w:p w:rsidR="0068745A" w:rsidRPr="0068745A" w:rsidRDefault="0068745A" w:rsidP="0068745A"/>
    <w:p w:rsidR="0068745A" w:rsidRPr="0068745A" w:rsidRDefault="0068745A" w:rsidP="0068745A">
      <w:bookmarkStart w:id="0" w:name="_GoBack"/>
      <w:bookmarkEnd w:id="0"/>
    </w:p>
    <w:p w:rsidR="007A256D" w:rsidRDefault="0068745A" w:rsidP="0068745A">
      <w:pPr>
        <w:tabs>
          <w:tab w:val="left" w:pos="1270"/>
        </w:tabs>
      </w:pPr>
      <w:r>
        <w:rPr>
          <w:noProof/>
          <w:lang w:eastAsia="nl-NL"/>
        </w:rPr>
        <w:drawing>
          <wp:inline distT="0" distB="0" distL="0" distR="0" wp14:anchorId="1F2EBAF2" wp14:editId="061DBEA0">
            <wp:extent cx="5363207" cy="4464050"/>
            <wp:effectExtent l="0" t="0" r="9525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66926" cy="446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Default="0068745A" w:rsidP="0068745A">
      <w:pPr>
        <w:tabs>
          <w:tab w:val="left" w:pos="1270"/>
        </w:tabs>
      </w:pPr>
      <w:r>
        <w:rPr>
          <w:noProof/>
          <w:lang w:eastAsia="nl-NL"/>
        </w:rPr>
        <w:drawing>
          <wp:inline distT="0" distB="0" distL="0" distR="0" wp14:anchorId="059FB192" wp14:editId="778F186F">
            <wp:extent cx="2752370" cy="162560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55686" cy="1627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45A" w:rsidRPr="0068745A" w:rsidRDefault="0068745A" w:rsidP="0068745A"/>
    <w:sectPr w:rsidR="0068745A" w:rsidRPr="0068745A">
      <w:headerReference w:type="default" r:id="rId22"/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745A" w:rsidRDefault="0068745A" w:rsidP="007A256D">
      <w:pPr>
        <w:spacing w:after="0" w:line="240" w:lineRule="auto"/>
      </w:pPr>
      <w:r>
        <w:separator/>
      </w:r>
    </w:p>
  </w:endnote>
  <w:endnote w:type="continuationSeparator" w:id="0">
    <w:p w:rsidR="0068745A" w:rsidRDefault="0068745A" w:rsidP="007A2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2198499"/>
      <w:docPartObj>
        <w:docPartGallery w:val="Page Numbers (Bottom of Page)"/>
        <w:docPartUnique/>
      </w:docPartObj>
    </w:sdtPr>
    <w:sdtContent>
      <w:p w:rsidR="0068745A" w:rsidRDefault="0068745A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0ACA">
          <w:rPr>
            <w:noProof/>
          </w:rPr>
          <w:t>1</w:t>
        </w:r>
        <w:r>
          <w:fldChar w:fldCharType="end"/>
        </w:r>
      </w:p>
    </w:sdtContent>
  </w:sdt>
  <w:p w:rsidR="0068745A" w:rsidRDefault="0068745A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745A" w:rsidRDefault="0068745A" w:rsidP="007A256D">
      <w:pPr>
        <w:spacing w:after="0" w:line="240" w:lineRule="auto"/>
      </w:pPr>
      <w:r>
        <w:separator/>
      </w:r>
    </w:p>
  </w:footnote>
  <w:footnote w:type="continuationSeparator" w:id="0">
    <w:p w:rsidR="0068745A" w:rsidRDefault="0068745A" w:rsidP="007A25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745A" w:rsidRDefault="0068745A">
    <w:pPr>
      <w:pStyle w:val="Kopteks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165DEAD" wp14:editId="4C1C717B">
              <wp:simplePos x="0" y="0"/>
              <wp:positionH relativeFrom="column">
                <wp:posOffset>-207645</wp:posOffset>
              </wp:positionH>
              <wp:positionV relativeFrom="paragraph">
                <wp:posOffset>-30480</wp:posOffset>
              </wp:positionV>
              <wp:extent cx="5283200" cy="336550"/>
              <wp:effectExtent l="0" t="0" r="0" b="6350"/>
              <wp:wrapNone/>
              <wp:docPr id="307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83200" cy="336550"/>
                      </a:xfrm>
                      <a:prstGeom prst="rect">
                        <a:avLst/>
                      </a:prstGeom>
                      <a:solidFill>
                        <a:schemeClr val="accent5">
                          <a:lumMod val="60000"/>
                          <a:lumOff val="40000"/>
                        </a:scheme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8745A" w:rsidRPr="007A256D" w:rsidRDefault="0068745A" w:rsidP="007A256D">
                          <w:pP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 xml:space="preserve">KE05 Ondernemen - </w:t>
                          </w:r>
                          <w:r w:rsidRPr="007A256D"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>Hoofdstuk 4 De Markt</w:t>
                          </w:r>
                        </w:p>
                        <w:p w:rsidR="0068745A" w:rsidRDefault="0068745A" w:rsidP="007A256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vak 2" o:spid="_x0000_s1026" type="#_x0000_t202" style="position:absolute;margin-left:-16.35pt;margin-top:-2.4pt;width:416pt;height:2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" fillcolor="#92cddc [1944]" stroked="f">
              <v:textbox>
                <w:txbxContent>
                  <w:p w:rsidR="0068745A" w:rsidRPr="007A256D" w:rsidRDefault="0068745A" w:rsidP="007A256D">
                    <w:pP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 xml:space="preserve">KE05 Ondernemen - </w:t>
                    </w:r>
                    <w:r w:rsidRPr="007A256D"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>Hoofdstuk 4 De Markt</w:t>
                    </w:r>
                  </w:p>
                  <w:p w:rsidR="0068745A" w:rsidRDefault="0068745A" w:rsidP="007A256D"/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54D8F1E" wp14:editId="7B784E6E">
              <wp:simplePos x="0" y="0"/>
              <wp:positionH relativeFrom="column">
                <wp:posOffset>5037455</wp:posOffset>
              </wp:positionH>
              <wp:positionV relativeFrom="paragraph">
                <wp:posOffset>-36830</wp:posOffset>
              </wp:positionV>
              <wp:extent cx="914400" cy="336550"/>
              <wp:effectExtent l="0" t="0" r="0" b="6350"/>
              <wp:wrapNone/>
              <wp:docPr id="2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33655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8745A" w:rsidRPr="007A256D" w:rsidRDefault="0068745A" w:rsidP="007A256D">
                          <w:pPr>
                            <w:rPr>
                              <w:b/>
                              <w:color w:val="92CDDC" w:themeColor="accent5" w:themeTint="99"/>
                              <w:sz w:val="32"/>
                              <w:szCs w:val="32"/>
                            </w:rPr>
                          </w:pPr>
                          <w:r w:rsidRPr="007A256D">
                            <w:rPr>
                              <w:b/>
                              <w:color w:val="92CDDC" w:themeColor="accent5" w:themeTint="99"/>
                              <w:sz w:val="32"/>
                              <w:szCs w:val="32"/>
                            </w:rPr>
                            <w:t>Theorie</w:t>
                          </w:r>
                        </w:p>
                        <w:p w:rsidR="0068745A" w:rsidRDefault="0068745A" w:rsidP="007A256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7" type="#_x0000_t202" style="position:absolute;margin-left:396.65pt;margin-top:-2.9pt;width:1in;height:26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" fillcolor="white [3212]" stroked="f">
              <v:textbox>
                <w:txbxContent>
                  <w:p w:rsidR="0068745A" w:rsidRPr="007A256D" w:rsidRDefault="0068745A" w:rsidP="007A256D">
                    <w:pPr>
                      <w:rPr>
                        <w:b/>
                        <w:color w:val="92CDDC" w:themeColor="accent5" w:themeTint="99"/>
                        <w:sz w:val="32"/>
                        <w:szCs w:val="32"/>
                      </w:rPr>
                    </w:pPr>
                    <w:r w:rsidRPr="007A256D">
                      <w:rPr>
                        <w:b/>
                        <w:color w:val="92CDDC" w:themeColor="accent5" w:themeTint="99"/>
                        <w:sz w:val="32"/>
                        <w:szCs w:val="32"/>
                      </w:rPr>
                      <w:t>Theorie</w:t>
                    </w:r>
                  </w:p>
                  <w:p w:rsidR="0068745A" w:rsidRDefault="0068745A" w:rsidP="007A256D"/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2428"/>
    <w:rsid w:val="0068745A"/>
    <w:rsid w:val="00750ACA"/>
    <w:rsid w:val="007A256D"/>
    <w:rsid w:val="00D467F2"/>
    <w:rsid w:val="00F42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A2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A256D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A256D"/>
  </w:style>
  <w:style w:type="paragraph" w:styleId="Voettekst">
    <w:name w:val="footer"/>
    <w:basedOn w:val="Standaard"/>
    <w:link w:val="Voet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A256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A2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A256D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A256D"/>
  </w:style>
  <w:style w:type="paragraph" w:styleId="Voettekst">
    <w:name w:val="footer"/>
    <w:basedOn w:val="Standaard"/>
    <w:link w:val="Voet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A25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A3DF4D0B.dotm</Template>
  <TotalTime>21</TotalTime>
  <Pages>8</Pages>
  <Words>7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Onderwijsgroep Noord</Company>
  <LinksUpToDate>false</LinksUpToDate>
  <CharactersWithSpaces>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Anthonie Meuleman</dc:creator>
  <cp:keywords/>
  <dc:description/>
  <cp:lastModifiedBy>Anthonie Meuleman</cp:lastModifiedBy>
  <cp:revision>2</cp:revision>
  <dcterms:created xsi:type="dcterms:W3CDTF">2019-09-26T11:01:00Z</dcterms:created>
  <dcterms:modified xsi:type="dcterms:W3CDTF">2019-09-26T11:22:00Z</dcterms:modified>
</cp:coreProperties>
</file>