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41" w:rightFromText="141" w:vertAnchor="text" w:horzAnchor="margin" w:tblpXSpec="center" w:tblpY="-260"/>
        <w:tblW w:w="7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2363"/>
        <w:gridCol w:w="5254"/>
      </w:tblGrid>
      <w:tr w:rsidR="00B457A1" w:rsidRPr="001E2D07" w:rsidTr="00B457A1">
        <w:trPr>
          <w:trHeight w:hRule="exact" w:val="281"/>
        </w:trPr>
        <w:tc>
          <w:tcPr>
            <w:tcW w:w="2363" w:type="dxa"/>
            <w:tcBorders>
              <w:top w:val="nil"/>
              <w:left w:val="nil"/>
              <w:bottom w:val="nil"/>
              <w:right w:val="nil"/>
            </w:tcBorders>
          </w:tcPr>
          <w:p w:rsidR="00B457A1" w:rsidRPr="001E2D07" w:rsidRDefault="00B457A1" w:rsidP="00B457A1">
            <w:pPr>
              <w:rPr>
                <w:rFonts w:ascii="Arial" w:hAnsi="Arial" w:cs="Arial"/>
                <w:sz w:val="20"/>
                <w:szCs w:val="20"/>
              </w:rPr>
            </w:pPr>
            <w:bookmarkStart w:id="0" w:name="blwpostadres" w:colFirst="1" w:colLast="1"/>
          </w:p>
        </w:tc>
        <w:tc>
          <w:tcPr>
            <w:tcW w:w="5253" w:type="dxa"/>
            <w:tcBorders>
              <w:top w:val="nil"/>
              <w:left w:val="nil"/>
              <w:bottom w:val="nil"/>
              <w:right w:val="nil"/>
            </w:tcBorders>
          </w:tcPr>
          <w:p w:rsidR="00B457A1" w:rsidRPr="007B57A9" w:rsidRDefault="00B457A1" w:rsidP="00B457A1">
            <w:pPr>
              <w:pStyle w:val="stlPostadres"/>
              <w:rPr>
                <w:rFonts w:ascii="Arial" w:hAnsi="Arial" w:cs="Arial"/>
                <w:b/>
                <w:sz w:val="16"/>
                <w:szCs w:val="16"/>
              </w:rPr>
            </w:pPr>
          </w:p>
        </w:tc>
      </w:tr>
      <w:bookmarkEnd w:id="0"/>
      <w:tr w:rsidR="00B457A1" w:rsidRPr="001E2D07" w:rsidTr="00B457A1">
        <w:trPr>
          <w:trHeight w:hRule="exact" w:val="281"/>
        </w:trPr>
        <w:tc>
          <w:tcPr>
            <w:tcW w:w="7617" w:type="dxa"/>
            <w:gridSpan w:val="2"/>
            <w:tcBorders>
              <w:top w:val="nil"/>
              <w:left w:val="nil"/>
              <w:bottom w:val="nil"/>
              <w:right w:val="nil"/>
            </w:tcBorders>
          </w:tcPr>
          <w:p w:rsidR="00B457A1" w:rsidRPr="001E2D07" w:rsidRDefault="00B457A1" w:rsidP="00B457A1">
            <w:pPr>
              <w:tabs>
                <w:tab w:val="left" w:pos="2523"/>
              </w:tabs>
              <w:rPr>
                <w:rFonts w:ascii="Arial" w:hAnsi="Arial" w:cs="Arial"/>
                <w:sz w:val="20"/>
                <w:szCs w:val="20"/>
              </w:rPr>
            </w:pPr>
            <w:r>
              <w:rPr>
                <w:rFonts w:ascii="Arial" w:hAnsi="Arial" w:cs="Arial"/>
                <w:sz w:val="20"/>
                <w:szCs w:val="20"/>
              </w:rPr>
              <w:tab/>
            </w:r>
          </w:p>
        </w:tc>
      </w:tr>
      <w:tr w:rsidR="00B457A1" w:rsidRPr="001E2D07" w:rsidTr="00B457A1">
        <w:trPr>
          <w:trHeight w:hRule="exact" w:val="1408"/>
        </w:trPr>
        <w:tc>
          <w:tcPr>
            <w:tcW w:w="2363" w:type="dxa"/>
            <w:tcBorders>
              <w:top w:val="nil"/>
              <w:left w:val="nil"/>
              <w:bottom w:val="nil"/>
              <w:right w:val="nil"/>
            </w:tcBorders>
          </w:tcPr>
          <w:p w:rsidR="00B457A1" w:rsidRPr="00B457A1" w:rsidRDefault="00B457A1" w:rsidP="00B457A1">
            <w:pPr>
              <w:rPr>
                <w:rFonts w:ascii="Arial" w:hAnsi="Arial" w:cs="Arial"/>
                <w:sz w:val="21"/>
                <w:szCs w:val="21"/>
              </w:rPr>
            </w:pPr>
            <w:bookmarkStart w:id="1" w:name="blwadres" w:colFirst="1" w:colLast="1"/>
          </w:p>
        </w:tc>
        <w:tc>
          <w:tcPr>
            <w:tcW w:w="5253" w:type="dxa"/>
            <w:tcBorders>
              <w:top w:val="nil"/>
              <w:left w:val="nil"/>
              <w:bottom w:val="nil"/>
              <w:right w:val="nil"/>
            </w:tcBorders>
          </w:tcPr>
          <w:p w:rsidR="00B457A1" w:rsidRPr="00B457A1" w:rsidRDefault="00B457A1" w:rsidP="00B457A1">
            <w:pPr>
              <w:rPr>
                <w:sz w:val="21"/>
                <w:szCs w:val="21"/>
              </w:rPr>
            </w:pPr>
            <w:r w:rsidRPr="00B457A1">
              <w:rPr>
                <w:sz w:val="21"/>
                <w:szCs w:val="21"/>
              </w:rPr>
              <w:t>Aan de ouder(s) / verzorger(s) van onze 2</w:t>
            </w:r>
            <w:r w:rsidRPr="00B457A1">
              <w:rPr>
                <w:sz w:val="21"/>
                <w:szCs w:val="21"/>
                <w:vertAlign w:val="superscript"/>
              </w:rPr>
              <w:t>e</w:t>
            </w:r>
            <w:r w:rsidRPr="00B457A1">
              <w:rPr>
                <w:sz w:val="21"/>
                <w:szCs w:val="21"/>
              </w:rPr>
              <w:t xml:space="preserve"> jaars </w:t>
            </w:r>
            <w:r>
              <w:rPr>
                <w:sz w:val="21"/>
                <w:szCs w:val="21"/>
              </w:rPr>
              <w:t>l</w:t>
            </w:r>
            <w:r w:rsidRPr="00B457A1">
              <w:rPr>
                <w:sz w:val="21"/>
                <w:szCs w:val="21"/>
              </w:rPr>
              <w:t>eerlingen;</w:t>
            </w:r>
          </w:p>
          <w:p w:rsidR="00B457A1" w:rsidRPr="00603435" w:rsidRDefault="00B457A1" w:rsidP="00B457A1">
            <w:pPr>
              <w:rPr>
                <w:sz w:val="21"/>
                <w:szCs w:val="21"/>
              </w:rPr>
            </w:pPr>
            <w:r w:rsidRPr="00B457A1">
              <w:rPr>
                <w:sz w:val="21"/>
                <w:szCs w:val="21"/>
              </w:rPr>
              <w:t>Aan alle 2</w:t>
            </w:r>
            <w:r w:rsidRPr="00B457A1">
              <w:rPr>
                <w:sz w:val="21"/>
                <w:szCs w:val="21"/>
                <w:vertAlign w:val="superscript"/>
              </w:rPr>
              <w:t>e</w:t>
            </w:r>
            <w:r w:rsidRPr="00B457A1">
              <w:rPr>
                <w:sz w:val="21"/>
                <w:szCs w:val="21"/>
              </w:rPr>
              <w:t xml:space="preserve"> jaars leerlingen van Focus Beroepsacademie.</w:t>
            </w:r>
          </w:p>
        </w:tc>
      </w:tr>
      <w:tr w:rsidR="00B457A1" w:rsidRPr="001E2D07" w:rsidTr="00B457A1">
        <w:trPr>
          <w:trHeight w:hRule="exact" w:val="80"/>
        </w:trPr>
        <w:tc>
          <w:tcPr>
            <w:tcW w:w="7617" w:type="dxa"/>
            <w:gridSpan w:val="2"/>
            <w:tcBorders>
              <w:top w:val="nil"/>
              <w:left w:val="nil"/>
              <w:bottom w:val="nil"/>
              <w:right w:val="nil"/>
            </w:tcBorders>
          </w:tcPr>
          <w:p w:rsidR="00B457A1" w:rsidRPr="001E2D07" w:rsidRDefault="00B457A1" w:rsidP="00B457A1">
            <w:pPr>
              <w:rPr>
                <w:rFonts w:ascii="Arial" w:hAnsi="Arial" w:cs="Arial"/>
                <w:sz w:val="20"/>
                <w:szCs w:val="20"/>
              </w:rPr>
            </w:pPr>
            <w:bookmarkStart w:id="2" w:name="blwonderwerp" w:colFirst="0" w:colLast="0"/>
            <w:bookmarkEnd w:id="1"/>
          </w:p>
        </w:tc>
      </w:tr>
      <w:tr w:rsidR="00B457A1" w:rsidRPr="001E2D07" w:rsidTr="00B457A1">
        <w:trPr>
          <w:trHeight w:hRule="exact" w:val="80"/>
        </w:trPr>
        <w:tc>
          <w:tcPr>
            <w:tcW w:w="7617" w:type="dxa"/>
            <w:gridSpan w:val="2"/>
            <w:tcBorders>
              <w:top w:val="nil"/>
              <w:left w:val="nil"/>
              <w:bottom w:val="nil"/>
              <w:right w:val="nil"/>
            </w:tcBorders>
          </w:tcPr>
          <w:p w:rsidR="00B457A1" w:rsidRPr="001E2D07" w:rsidRDefault="00B457A1" w:rsidP="00B457A1">
            <w:pPr>
              <w:rPr>
                <w:rFonts w:ascii="Arial" w:hAnsi="Arial" w:cs="Arial"/>
                <w:sz w:val="20"/>
                <w:szCs w:val="20"/>
              </w:rPr>
            </w:pPr>
          </w:p>
        </w:tc>
      </w:tr>
      <w:tr w:rsidR="00B457A1" w:rsidRPr="001E2D07" w:rsidTr="00B457A1">
        <w:trPr>
          <w:trHeight w:hRule="exact" w:val="80"/>
        </w:trPr>
        <w:tc>
          <w:tcPr>
            <w:tcW w:w="7617" w:type="dxa"/>
            <w:gridSpan w:val="2"/>
            <w:tcBorders>
              <w:top w:val="nil"/>
              <w:left w:val="nil"/>
              <w:bottom w:val="nil"/>
              <w:right w:val="nil"/>
            </w:tcBorders>
          </w:tcPr>
          <w:p w:rsidR="00B457A1" w:rsidRPr="001E2D07" w:rsidRDefault="00B457A1" w:rsidP="00B457A1">
            <w:pPr>
              <w:rPr>
                <w:rFonts w:ascii="Arial" w:hAnsi="Arial" w:cs="Arial"/>
                <w:sz w:val="20"/>
                <w:szCs w:val="20"/>
              </w:rPr>
            </w:pPr>
          </w:p>
        </w:tc>
      </w:tr>
      <w:bookmarkEnd w:id="2"/>
    </w:tbl>
    <w:p w:rsidR="009519CC" w:rsidRDefault="009519CC" w:rsidP="00B457A1">
      <w:pPr>
        <w:rPr>
          <w:sz w:val="21"/>
          <w:szCs w:val="21"/>
        </w:rPr>
      </w:pPr>
    </w:p>
    <w:p w:rsidR="00B457A1" w:rsidRPr="00B457A1" w:rsidRDefault="00B457A1" w:rsidP="00B457A1">
      <w:pPr>
        <w:rPr>
          <w:sz w:val="21"/>
          <w:szCs w:val="21"/>
        </w:rPr>
      </w:pPr>
      <w:r>
        <w:rPr>
          <w:sz w:val="21"/>
          <w:szCs w:val="21"/>
        </w:rPr>
        <w:t>B</w:t>
      </w:r>
      <w:r w:rsidRPr="00B457A1">
        <w:rPr>
          <w:sz w:val="21"/>
          <w:szCs w:val="21"/>
        </w:rPr>
        <w:t>este dames en heren, beste meisjes en jongens,</w:t>
      </w:r>
    </w:p>
    <w:p w:rsidR="00B457A1" w:rsidRDefault="00B457A1" w:rsidP="00B457A1">
      <w:pPr>
        <w:rPr>
          <w:sz w:val="21"/>
          <w:szCs w:val="21"/>
        </w:rPr>
      </w:pPr>
    </w:p>
    <w:p w:rsidR="009519CC" w:rsidRDefault="009519CC" w:rsidP="00B457A1">
      <w:pPr>
        <w:rPr>
          <w:sz w:val="21"/>
          <w:szCs w:val="21"/>
        </w:rPr>
      </w:pPr>
    </w:p>
    <w:p w:rsidR="009519CC" w:rsidRPr="00B457A1" w:rsidRDefault="009519CC" w:rsidP="00B457A1">
      <w:pPr>
        <w:rPr>
          <w:sz w:val="21"/>
          <w:szCs w:val="21"/>
        </w:rPr>
      </w:pPr>
    </w:p>
    <w:p w:rsidR="00B457A1" w:rsidRPr="00603435" w:rsidRDefault="009519CC" w:rsidP="00B457A1">
      <w:pPr>
        <w:rPr>
          <w:sz w:val="21"/>
          <w:szCs w:val="21"/>
        </w:rPr>
      </w:pPr>
      <w:r>
        <w:rPr>
          <w:sz w:val="21"/>
          <w:szCs w:val="21"/>
        </w:rPr>
        <w:t xml:space="preserve">Vrijdag 12 april </w:t>
      </w:r>
      <w:r w:rsidR="00603435" w:rsidRPr="00603435">
        <w:rPr>
          <w:sz w:val="21"/>
          <w:szCs w:val="21"/>
        </w:rPr>
        <w:t>gaan we met klas 2 op excursie naar Rotterdam.</w:t>
      </w:r>
    </w:p>
    <w:p w:rsidR="00603435" w:rsidRDefault="00603435" w:rsidP="00B457A1">
      <w:pPr>
        <w:rPr>
          <w:color w:val="FF0000"/>
          <w:sz w:val="21"/>
          <w:szCs w:val="21"/>
        </w:rPr>
      </w:pPr>
    </w:p>
    <w:p w:rsidR="009519CC" w:rsidRDefault="009519CC" w:rsidP="00B457A1">
      <w:pPr>
        <w:rPr>
          <w:color w:val="FF0000"/>
          <w:sz w:val="21"/>
          <w:szCs w:val="21"/>
        </w:rPr>
      </w:pPr>
    </w:p>
    <w:p w:rsidR="00B457A1" w:rsidRPr="00B457A1" w:rsidRDefault="009519CC" w:rsidP="00B457A1">
      <w:pPr>
        <w:rPr>
          <w:sz w:val="21"/>
          <w:szCs w:val="21"/>
        </w:rPr>
      </w:pPr>
      <w:r>
        <w:rPr>
          <w:sz w:val="21"/>
          <w:szCs w:val="21"/>
        </w:rPr>
        <w:t>In deze week hebben de leerlingen een project over 4 en 5 mei gehad, onder leiding van de docenten mens en maatschappij. De leerlingen hebben o.a. de NPO serie “13 in de oorlog” gekeken en hebben dus al veel kennis opgedaan over het verloop van de Tweede Wereldoorlog. Hiernaast zijn we dieper ingegaan wat betreft de betekenis van de dagen 4 en 5 mei en vrijheid in het algemeen.</w:t>
      </w:r>
    </w:p>
    <w:p w:rsidR="009519CC" w:rsidRDefault="009519CC" w:rsidP="009519CC">
      <w:pPr>
        <w:rPr>
          <w:sz w:val="21"/>
          <w:szCs w:val="21"/>
        </w:rPr>
      </w:pPr>
    </w:p>
    <w:p w:rsidR="009519CC" w:rsidRDefault="009519CC" w:rsidP="009519CC">
      <w:pPr>
        <w:rPr>
          <w:sz w:val="21"/>
          <w:szCs w:val="21"/>
        </w:rPr>
      </w:pPr>
    </w:p>
    <w:p w:rsidR="00B457A1" w:rsidRDefault="009519CC" w:rsidP="009519CC">
      <w:pPr>
        <w:rPr>
          <w:sz w:val="21"/>
          <w:szCs w:val="21"/>
        </w:rPr>
      </w:pPr>
      <w:r>
        <w:rPr>
          <w:sz w:val="21"/>
          <w:szCs w:val="21"/>
        </w:rPr>
        <w:t>We gaan i</w:t>
      </w:r>
      <w:r w:rsidR="00B457A1" w:rsidRPr="009519CC">
        <w:rPr>
          <w:sz w:val="21"/>
          <w:szCs w:val="21"/>
        </w:rPr>
        <w:t xml:space="preserve">n het </w:t>
      </w:r>
      <w:r w:rsidR="00B457A1" w:rsidRPr="009519CC">
        <w:rPr>
          <w:b/>
          <w:sz w:val="21"/>
          <w:szCs w:val="21"/>
        </w:rPr>
        <w:t xml:space="preserve">verzetsmuseum </w:t>
      </w:r>
      <w:r w:rsidR="00B457A1" w:rsidRPr="009519CC">
        <w:rPr>
          <w:sz w:val="21"/>
          <w:szCs w:val="21"/>
        </w:rPr>
        <w:t>kennis maken met wat het verzet in Rotterdam heeft gedaan.</w:t>
      </w:r>
    </w:p>
    <w:p w:rsidR="009519CC" w:rsidRDefault="009519CC" w:rsidP="009519CC">
      <w:pPr>
        <w:rPr>
          <w:sz w:val="21"/>
          <w:szCs w:val="21"/>
        </w:rPr>
      </w:pPr>
    </w:p>
    <w:p w:rsidR="009519CC" w:rsidRPr="009519CC" w:rsidRDefault="009519CC" w:rsidP="009519CC">
      <w:pPr>
        <w:rPr>
          <w:sz w:val="21"/>
          <w:szCs w:val="21"/>
        </w:rPr>
      </w:pPr>
    </w:p>
    <w:p w:rsidR="00B457A1" w:rsidRDefault="007940D3" w:rsidP="00B457A1">
      <w:pPr>
        <w:rPr>
          <w:sz w:val="21"/>
          <w:szCs w:val="21"/>
        </w:rPr>
      </w:pPr>
      <w:r>
        <w:rPr>
          <w:sz w:val="21"/>
          <w:szCs w:val="21"/>
        </w:rPr>
        <w:t>Jullie worden om 09.00</w:t>
      </w:r>
      <w:r w:rsidR="00B457A1" w:rsidRPr="00B457A1">
        <w:rPr>
          <w:sz w:val="21"/>
          <w:szCs w:val="21"/>
        </w:rPr>
        <w:t xml:space="preserve"> uur verwacht </w:t>
      </w:r>
      <w:r w:rsidR="00CA7EC3">
        <w:rPr>
          <w:sz w:val="21"/>
          <w:szCs w:val="21"/>
        </w:rPr>
        <w:t>op het grasveld naast de Markthal bij</w:t>
      </w:r>
      <w:r w:rsidR="00B457A1" w:rsidRPr="00B457A1">
        <w:rPr>
          <w:sz w:val="21"/>
          <w:szCs w:val="21"/>
        </w:rPr>
        <w:t xml:space="preserve"> metro/treinstation Blaak in Rotterdam. Je reist hier op </w:t>
      </w:r>
      <w:r w:rsidR="00B457A1" w:rsidRPr="00B457A1">
        <w:rPr>
          <w:sz w:val="21"/>
          <w:szCs w:val="21"/>
          <w:u w:val="single"/>
        </w:rPr>
        <w:t>eigen gelegenheid</w:t>
      </w:r>
      <w:r w:rsidR="00B457A1" w:rsidRPr="00B457A1">
        <w:rPr>
          <w:sz w:val="21"/>
          <w:szCs w:val="21"/>
        </w:rPr>
        <w:t xml:space="preserve"> naar toe. </w:t>
      </w:r>
      <w:r w:rsidR="00CA7EC3">
        <w:rPr>
          <w:sz w:val="21"/>
          <w:szCs w:val="21"/>
        </w:rPr>
        <w:t>(zie achterkant brief)</w:t>
      </w:r>
    </w:p>
    <w:p w:rsidR="009519CC" w:rsidRDefault="009519CC" w:rsidP="00B457A1">
      <w:pPr>
        <w:rPr>
          <w:sz w:val="21"/>
          <w:szCs w:val="21"/>
        </w:rPr>
      </w:pPr>
      <w:r>
        <w:rPr>
          <w:sz w:val="21"/>
          <w:szCs w:val="21"/>
        </w:rPr>
        <w:t>Vanaf hier lopen we gezamenlijk naar het verzetsmuseum. (30 minuten wandelen)</w:t>
      </w:r>
    </w:p>
    <w:p w:rsidR="00B457A1" w:rsidRDefault="00B457A1" w:rsidP="00B457A1">
      <w:pPr>
        <w:rPr>
          <w:sz w:val="21"/>
          <w:szCs w:val="21"/>
        </w:rPr>
      </w:pPr>
    </w:p>
    <w:p w:rsidR="009519CC" w:rsidRDefault="009519CC" w:rsidP="00B457A1">
      <w:pPr>
        <w:rPr>
          <w:sz w:val="21"/>
          <w:szCs w:val="21"/>
        </w:rPr>
      </w:pPr>
    </w:p>
    <w:p w:rsidR="009519CC" w:rsidRPr="00B457A1" w:rsidRDefault="009519CC" w:rsidP="00B457A1">
      <w:pPr>
        <w:rPr>
          <w:sz w:val="21"/>
          <w:szCs w:val="21"/>
        </w:rPr>
      </w:pPr>
      <w:r>
        <w:rPr>
          <w:sz w:val="21"/>
          <w:szCs w:val="21"/>
        </w:rPr>
        <w:t xml:space="preserve">De docenten die meegaan zijn: </w:t>
      </w:r>
      <w:r>
        <w:t>VRMH</w:t>
      </w:r>
      <w:r>
        <w:t xml:space="preserve">, </w:t>
      </w:r>
      <w:r>
        <w:t>VTZW</w:t>
      </w:r>
      <w:r>
        <w:t>,</w:t>
      </w:r>
      <w:r>
        <w:tab/>
        <w:t>KEAK</w:t>
      </w:r>
      <w:r>
        <w:tab/>
      </w:r>
      <w:r>
        <w:t xml:space="preserve">, VNLO, </w:t>
      </w:r>
      <w:r>
        <w:t>KOEP</w:t>
      </w:r>
      <w:r>
        <w:t xml:space="preserve"> en BZWI</w:t>
      </w:r>
    </w:p>
    <w:p w:rsidR="00B457A1" w:rsidRDefault="00B457A1" w:rsidP="00B457A1">
      <w:pPr>
        <w:rPr>
          <w:sz w:val="21"/>
          <w:szCs w:val="21"/>
        </w:rPr>
      </w:pPr>
    </w:p>
    <w:p w:rsidR="009519CC" w:rsidRPr="00B457A1" w:rsidRDefault="009519CC" w:rsidP="00B457A1">
      <w:pPr>
        <w:rPr>
          <w:sz w:val="21"/>
          <w:szCs w:val="21"/>
        </w:rPr>
      </w:pPr>
    </w:p>
    <w:p w:rsidR="00B457A1" w:rsidRPr="00B457A1" w:rsidRDefault="00B457A1" w:rsidP="00B457A1">
      <w:pPr>
        <w:rPr>
          <w:sz w:val="21"/>
          <w:szCs w:val="21"/>
        </w:rPr>
      </w:pPr>
      <w:r w:rsidRPr="00B457A1">
        <w:rPr>
          <w:sz w:val="21"/>
          <w:szCs w:val="21"/>
        </w:rPr>
        <w:t xml:space="preserve">Na afloop om </w:t>
      </w:r>
      <w:r w:rsidR="009519CC">
        <w:rPr>
          <w:sz w:val="21"/>
          <w:szCs w:val="21"/>
        </w:rPr>
        <w:t>14.00</w:t>
      </w:r>
      <w:r w:rsidR="007940D3">
        <w:rPr>
          <w:sz w:val="21"/>
          <w:szCs w:val="21"/>
        </w:rPr>
        <w:t xml:space="preserve"> uur </w:t>
      </w:r>
      <w:r w:rsidR="004E6BA6">
        <w:rPr>
          <w:sz w:val="21"/>
          <w:szCs w:val="21"/>
        </w:rPr>
        <w:t xml:space="preserve">mag je </w:t>
      </w:r>
      <w:r w:rsidR="007940D3">
        <w:rPr>
          <w:sz w:val="21"/>
          <w:szCs w:val="21"/>
        </w:rPr>
        <w:t>zelfstandig terug naar huis.</w:t>
      </w:r>
    </w:p>
    <w:p w:rsidR="007D2E4A" w:rsidRDefault="007D2E4A" w:rsidP="00B457A1">
      <w:pPr>
        <w:rPr>
          <w:sz w:val="21"/>
          <w:szCs w:val="21"/>
        </w:rPr>
      </w:pPr>
    </w:p>
    <w:p w:rsidR="00B457A1" w:rsidRPr="00B457A1" w:rsidRDefault="00B457A1" w:rsidP="00B457A1">
      <w:pPr>
        <w:rPr>
          <w:sz w:val="21"/>
          <w:szCs w:val="21"/>
        </w:rPr>
      </w:pPr>
      <w:r w:rsidRPr="00B457A1">
        <w:rPr>
          <w:sz w:val="21"/>
          <w:szCs w:val="21"/>
        </w:rPr>
        <w:t>Wij wensen jullie een fijne en leerzame dag!</w:t>
      </w:r>
    </w:p>
    <w:p w:rsidR="007D2E4A" w:rsidRDefault="007D2E4A" w:rsidP="00B457A1">
      <w:pPr>
        <w:rPr>
          <w:sz w:val="21"/>
          <w:szCs w:val="21"/>
        </w:rPr>
      </w:pPr>
    </w:p>
    <w:p w:rsidR="007D2E4A" w:rsidRDefault="007D2E4A" w:rsidP="00B457A1">
      <w:pPr>
        <w:rPr>
          <w:sz w:val="21"/>
          <w:szCs w:val="21"/>
        </w:rPr>
      </w:pPr>
    </w:p>
    <w:p w:rsidR="007D2E4A" w:rsidRDefault="007D2E4A" w:rsidP="00B457A1">
      <w:pPr>
        <w:rPr>
          <w:sz w:val="21"/>
          <w:szCs w:val="21"/>
        </w:rPr>
      </w:pPr>
    </w:p>
    <w:p w:rsidR="00B457A1" w:rsidRDefault="00B457A1" w:rsidP="00B457A1">
      <w:pPr>
        <w:rPr>
          <w:sz w:val="21"/>
          <w:szCs w:val="21"/>
        </w:rPr>
      </w:pPr>
      <w:r w:rsidRPr="00B457A1">
        <w:rPr>
          <w:sz w:val="21"/>
          <w:szCs w:val="21"/>
        </w:rPr>
        <w:t>Vriendelijke groet, mede namens jullie mentoren,</w:t>
      </w:r>
    </w:p>
    <w:p w:rsidR="00B457A1" w:rsidRPr="00B457A1" w:rsidRDefault="00B457A1" w:rsidP="00B457A1">
      <w:pPr>
        <w:rPr>
          <w:sz w:val="21"/>
          <w:szCs w:val="21"/>
        </w:rPr>
      </w:pPr>
    </w:p>
    <w:p w:rsidR="00B457A1" w:rsidRPr="00B457A1" w:rsidRDefault="00B457A1" w:rsidP="00B457A1">
      <w:pPr>
        <w:rPr>
          <w:sz w:val="21"/>
          <w:szCs w:val="21"/>
        </w:rPr>
      </w:pPr>
      <w:r w:rsidRPr="00B457A1">
        <w:rPr>
          <w:sz w:val="21"/>
          <w:szCs w:val="21"/>
        </w:rPr>
        <w:t>V. Blaa</w:t>
      </w:r>
      <w:r w:rsidR="009519CC">
        <w:rPr>
          <w:sz w:val="21"/>
          <w:szCs w:val="21"/>
        </w:rPr>
        <w:t>zer, studieleider</w:t>
      </w:r>
      <w:r w:rsidR="007940D3">
        <w:rPr>
          <w:sz w:val="21"/>
          <w:szCs w:val="21"/>
        </w:rPr>
        <w:t xml:space="preserve"> leerjaar </w:t>
      </w:r>
      <w:r w:rsidRPr="00B457A1">
        <w:rPr>
          <w:sz w:val="21"/>
          <w:szCs w:val="21"/>
        </w:rPr>
        <w:t>2</w:t>
      </w:r>
    </w:p>
    <w:p w:rsidR="00CA7EC3" w:rsidRDefault="00CA7EC3" w:rsidP="00B457A1">
      <w:pPr>
        <w:rPr>
          <w:sz w:val="21"/>
          <w:szCs w:val="21"/>
        </w:rPr>
      </w:pPr>
    </w:p>
    <w:p w:rsidR="00CA7EC3" w:rsidRDefault="00CA7EC3" w:rsidP="00B457A1">
      <w:pPr>
        <w:rPr>
          <w:sz w:val="21"/>
          <w:szCs w:val="21"/>
        </w:rPr>
      </w:pPr>
    </w:p>
    <w:p w:rsidR="00CA7EC3" w:rsidRDefault="00CA7EC3" w:rsidP="00B457A1">
      <w:pPr>
        <w:rPr>
          <w:sz w:val="21"/>
          <w:szCs w:val="21"/>
        </w:rPr>
      </w:pPr>
    </w:p>
    <w:p w:rsidR="009519CC" w:rsidRDefault="009519CC" w:rsidP="00B457A1">
      <w:pPr>
        <w:rPr>
          <w:sz w:val="21"/>
          <w:szCs w:val="21"/>
        </w:rPr>
      </w:pPr>
    </w:p>
    <w:p w:rsidR="009519CC" w:rsidRDefault="009519CC" w:rsidP="00B457A1">
      <w:pPr>
        <w:rPr>
          <w:sz w:val="21"/>
          <w:szCs w:val="21"/>
        </w:rPr>
      </w:pPr>
    </w:p>
    <w:p w:rsidR="009519CC" w:rsidRDefault="009519CC" w:rsidP="00B457A1">
      <w:pPr>
        <w:rPr>
          <w:sz w:val="21"/>
          <w:szCs w:val="21"/>
        </w:rPr>
      </w:pPr>
      <w:r>
        <w:rPr>
          <w:sz w:val="21"/>
          <w:szCs w:val="21"/>
        </w:rPr>
        <w:t>NB: Op de achterkant vind je een plattegrond en treintijden.</w:t>
      </w:r>
      <w:bookmarkStart w:id="3" w:name="_GoBack"/>
      <w:bookmarkEnd w:id="3"/>
    </w:p>
    <w:p w:rsidR="009519CC" w:rsidRDefault="009519CC" w:rsidP="00B457A1">
      <w:pPr>
        <w:rPr>
          <w:sz w:val="21"/>
          <w:szCs w:val="21"/>
        </w:rPr>
      </w:pPr>
    </w:p>
    <w:p w:rsidR="009519CC" w:rsidRDefault="009519CC" w:rsidP="00B457A1">
      <w:pPr>
        <w:rPr>
          <w:sz w:val="21"/>
          <w:szCs w:val="21"/>
        </w:rPr>
      </w:pPr>
    </w:p>
    <w:p w:rsidR="009519CC" w:rsidRDefault="009519CC" w:rsidP="00B457A1">
      <w:pPr>
        <w:rPr>
          <w:sz w:val="21"/>
          <w:szCs w:val="21"/>
        </w:rPr>
      </w:pPr>
    </w:p>
    <w:p w:rsidR="009519CC" w:rsidRDefault="009519CC" w:rsidP="00B457A1">
      <w:pPr>
        <w:rPr>
          <w:sz w:val="21"/>
          <w:szCs w:val="21"/>
        </w:rPr>
      </w:pPr>
    </w:p>
    <w:p w:rsidR="009519CC" w:rsidRDefault="009519CC" w:rsidP="00B457A1">
      <w:pPr>
        <w:rPr>
          <w:sz w:val="21"/>
          <w:szCs w:val="21"/>
        </w:rPr>
      </w:pPr>
    </w:p>
    <w:p w:rsidR="009519CC" w:rsidRDefault="009519CC" w:rsidP="00B457A1">
      <w:pPr>
        <w:rPr>
          <w:sz w:val="21"/>
          <w:szCs w:val="21"/>
        </w:rPr>
      </w:pPr>
    </w:p>
    <w:p w:rsidR="009519CC" w:rsidRDefault="009519CC" w:rsidP="00B457A1">
      <w:pPr>
        <w:rPr>
          <w:sz w:val="21"/>
          <w:szCs w:val="21"/>
        </w:rPr>
      </w:pPr>
    </w:p>
    <w:p w:rsidR="009519CC" w:rsidRDefault="009519CC" w:rsidP="00B457A1">
      <w:pPr>
        <w:rPr>
          <w:sz w:val="21"/>
          <w:szCs w:val="21"/>
        </w:rPr>
      </w:pPr>
    </w:p>
    <w:p w:rsidR="009519CC" w:rsidRDefault="009519CC" w:rsidP="00B457A1">
      <w:pPr>
        <w:rPr>
          <w:sz w:val="21"/>
          <w:szCs w:val="21"/>
        </w:rPr>
      </w:pPr>
    </w:p>
    <w:p w:rsidR="009519CC" w:rsidRDefault="009519CC" w:rsidP="00B457A1">
      <w:pPr>
        <w:rPr>
          <w:sz w:val="21"/>
          <w:szCs w:val="21"/>
        </w:rPr>
      </w:pPr>
    </w:p>
    <w:p w:rsidR="009519CC" w:rsidRDefault="009519CC" w:rsidP="00B457A1">
      <w:pPr>
        <w:rPr>
          <w:sz w:val="21"/>
          <w:szCs w:val="21"/>
        </w:rPr>
      </w:pPr>
    </w:p>
    <w:p w:rsidR="009519CC" w:rsidRDefault="009519CC" w:rsidP="00B457A1">
      <w:pPr>
        <w:rPr>
          <w:sz w:val="21"/>
          <w:szCs w:val="21"/>
        </w:rPr>
      </w:pPr>
    </w:p>
    <w:p w:rsidR="009519CC" w:rsidRDefault="009519CC" w:rsidP="00B457A1">
      <w:pPr>
        <w:rPr>
          <w:sz w:val="21"/>
          <w:szCs w:val="21"/>
        </w:rPr>
      </w:pPr>
    </w:p>
    <w:p w:rsidR="009519CC" w:rsidRDefault="009519CC" w:rsidP="00B457A1">
      <w:pPr>
        <w:rPr>
          <w:sz w:val="21"/>
          <w:szCs w:val="21"/>
        </w:rPr>
      </w:pPr>
    </w:p>
    <w:p w:rsidR="00CA7EC3" w:rsidRPr="00B457A1" w:rsidRDefault="00511C57" w:rsidP="00511C57">
      <w:pPr>
        <w:tabs>
          <w:tab w:val="left" w:pos="5990"/>
        </w:tabs>
        <w:rPr>
          <w:sz w:val="21"/>
          <w:szCs w:val="21"/>
        </w:rPr>
      </w:pPr>
      <w:r>
        <w:rPr>
          <w:sz w:val="21"/>
          <w:szCs w:val="21"/>
        </w:rPr>
        <w:tab/>
      </w:r>
    </w:p>
    <w:p w:rsidR="00511C57" w:rsidRPr="006952B2" w:rsidRDefault="009519CC" w:rsidP="006952B2">
      <w:pPr>
        <w:rPr>
          <w:rFonts w:ascii="Arial" w:hAnsi="Arial" w:cs="Arial"/>
          <w:b/>
          <w:sz w:val="32"/>
          <w:szCs w:val="32"/>
        </w:rPr>
      </w:pPr>
      <w:r>
        <w:rPr>
          <w:noProof/>
        </w:rPr>
        <w:drawing>
          <wp:anchor distT="0" distB="0" distL="114300" distR="114300" simplePos="0" relativeHeight="251659264" behindDoc="0" locked="0" layoutInCell="1" allowOverlap="1">
            <wp:simplePos x="0" y="0"/>
            <wp:positionH relativeFrom="column">
              <wp:posOffset>4227278</wp:posOffset>
            </wp:positionH>
            <wp:positionV relativeFrom="paragraph">
              <wp:posOffset>-1303820</wp:posOffset>
            </wp:positionV>
            <wp:extent cx="1965960" cy="2567305"/>
            <wp:effectExtent l="0" t="0" r="0" b="4445"/>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965960" cy="2567305"/>
                    </a:xfrm>
                    <a:prstGeom prst="rect">
                      <a:avLst/>
                    </a:prstGeom>
                  </pic:spPr>
                </pic:pic>
              </a:graphicData>
            </a:graphic>
            <wp14:sizeRelH relativeFrom="page">
              <wp14:pctWidth>0</wp14:pctWidth>
            </wp14:sizeRelH>
            <wp14:sizeRelV relativeFrom="page">
              <wp14:pctHeight>0</wp14:pctHeight>
            </wp14:sizeRelV>
          </wp:anchor>
        </w:drawing>
      </w:r>
      <w:r w:rsidR="00511C57" w:rsidRPr="006952B2">
        <w:rPr>
          <w:rFonts w:ascii="Arial" w:hAnsi="Arial" w:cs="Arial"/>
          <w:b/>
          <w:sz w:val="32"/>
          <w:szCs w:val="32"/>
        </w:rPr>
        <w:t>Hoe kom je op station Blaak ?</w:t>
      </w:r>
    </w:p>
    <w:p w:rsidR="00511C57" w:rsidRDefault="00511C57" w:rsidP="00833AE5">
      <w:pPr>
        <w:rPr>
          <w:rFonts w:ascii="Arial" w:hAnsi="Arial" w:cs="Arial"/>
          <w:sz w:val="21"/>
          <w:szCs w:val="21"/>
        </w:rPr>
      </w:pPr>
    </w:p>
    <w:p w:rsidR="00511C57" w:rsidRDefault="006952B2" w:rsidP="00511C57">
      <w:pPr>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662336" behindDoc="0" locked="0" layoutInCell="1" allowOverlap="1">
                <wp:simplePos x="0" y="0"/>
                <wp:positionH relativeFrom="column">
                  <wp:posOffset>2653157</wp:posOffset>
                </wp:positionH>
                <wp:positionV relativeFrom="paragraph">
                  <wp:posOffset>61950</wp:posOffset>
                </wp:positionV>
                <wp:extent cx="986892" cy="45719"/>
                <wp:effectExtent l="0" t="76200" r="3810" b="50165"/>
                <wp:wrapNone/>
                <wp:docPr id="7" name="Rechte verbindingslijn met pijl 7"/>
                <wp:cNvGraphicFramePr/>
                <a:graphic xmlns:a="http://schemas.openxmlformats.org/drawingml/2006/main">
                  <a:graphicData uri="http://schemas.microsoft.com/office/word/2010/wordprocessingShape">
                    <wps:wsp>
                      <wps:cNvCnPr/>
                      <wps:spPr>
                        <a:xfrm flipV="1">
                          <a:off x="0" y="0"/>
                          <a:ext cx="986892" cy="457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8F4E77B" id="_x0000_t32" coordsize="21600,21600" o:spt="32" o:oned="t" path="m,l21600,21600e" filled="f">
                <v:path arrowok="t" fillok="f" o:connecttype="none"/>
                <o:lock v:ext="edit" shapetype="t"/>
              </v:shapetype>
              <v:shape id="Rechte verbindingslijn met pijl 7" o:spid="_x0000_s1026" type="#_x0000_t32" style="position:absolute;margin-left:208.9pt;margin-top:4.9pt;width:77.7pt;height:3.6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" strokecolor="#4579b8 [3044]">
                <v:stroke endarrow="block"/>
              </v:shape>
            </w:pict>
          </mc:Fallback>
        </mc:AlternateContent>
      </w:r>
      <w:r>
        <w:rPr>
          <w:rFonts w:ascii="Arial" w:hAnsi="Arial" w:cs="Arial"/>
          <w:noProof/>
          <w:sz w:val="21"/>
          <w:szCs w:val="21"/>
        </w:rPr>
        <mc:AlternateContent>
          <mc:Choice Requires="wps">
            <w:drawing>
              <wp:anchor distT="0" distB="0" distL="114300" distR="114300" simplePos="0" relativeHeight="251663360" behindDoc="0" locked="0" layoutInCell="1" allowOverlap="1">
                <wp:simplePos x="0" y="0"/>
                <wp:positionH relativeFrom="column">
                  <wp:posOffset>2689733</wp:posOffset>
                </wp:positionH>
                <wp:positionV relativeFrom="paragraph">
                  <wp:posOffset>91211</wp:posOffset>
                </wp:positionV>
                <wp:extent cx="1023722" cy="423849"/>
                <wp:effectExtent l="0" t="0" r="43180" b="71755"/>
                <wp:wrapNone/>
                <wp:docPr id="8" name="Rechte verbindingslijn met pijl 8"/>
                <wp:cNvGraphicFramePr/>
                <a:graphic xmlns:a="http://schemas.openxmlformats.org/drawingml/2006/main">
                  <a:graphicData uri="http://schemas.microsoft.com/office/word/2010/wordprocessingShape">
                    <wps:wsp>
                      <wps:cNvCnPr/>
                      <wps:spPr>
                        <a:xfrm>
                          <a:off x="0" y="0"/>
                          <a:ext cx="1023722" cy="42384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C8E2C3" id="Rechte verbindingslijn met pijl 8" o:spid="_x0000_s1026" type="#_x0000_t32" style="position:absolute;margin-left:211.8pt;margin-top:7.2pt;width:80.6pt;height:33.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" strokecolor="#4579b8 [3044]">
                <v:stroke endarrow="block"/>
              </v:shape>
            </w:pict>
          </mc:Fallback>
        </mc:AlternateContent>
      </w:r>
      <w:r w:rsidR="00511C57">
        <w:rPr>
          <w:rFonts w:ascii="Arial" w:hAnsi="Arial" w:cs="Arial"/>
          <w:sz w:val="21"/>
          <w:szCs w:val="21"/>
        </w:rPr>
        <w:t xml:space="preserve">- met de trein vanuit station NS Barendrecht  </w:t>
      </w:r>
    </w:p>
    <w:p w:rsidR="00511C57" w:rsidRDefault="00511C57" w:rsidP="00511C57">
      <w:pPr>
        <w:rPr>
          <w:rFonts w:ascii="Arial" w:hAnsi="Arial" w:cs="Arial"/>
          <w:sz w:val="21"/>
          <w:szCs w:val="21"/>
        </w:rPr>
      </w:pPr>
    </w:p>
    <w:p w:rsidR="006952B2" w:rsidRDefault="006952B2" w:rsidP="00511C57">
      <w:pPr>
        <w:rPr>
          <w:rFonts w:ascii="Arial" w:hAnsi="Arial" w:cs="Arial"/>
          <w:sz w:val="21"/>
          <w:szCs w:val="21"/>
        </w:rPr>
      </w:pPr>
    </w:p>
    <w:p w:rsidR="00511C57" w:rsidRDefault="00511C57" w:rsidP="00833AE5">
      <w:pPr>
        <w:rPr>
          <w:rFonts w:ascii="Arial" w:hAnsi="Arial" w:cs="Arial"/>
          <w:sz w:val="21"/>
          <w:szCs w:val="21"/>
        </w:rPr>
      </w:pPr>
      <w:r>
        <w:rPr>
          <w:rFonts w:ascii="Arial" w:hAnsi="Arial" w:cs="Arial"/>
          <w:sz w:val="21"/>
          <w:szCs w:val="21"/>
        </w:rPr>
        <w:t>- met de metro, tram of bus vanuit Rotterdam Zuid</w:t>
      </w:r>
    </w:p>
    <w:p w:rsidR="006952B2" w:rsidRDefault="00511C57" w:rsidP="00833AE5">
      <w:pPr>
        <w:rPr>
          <w:rFonts w:ascii="Arial" w:hAnsi="Arial" w:cs="Arial"/>
          <w:sz w:val="21"/>
          <w:szCs w:val="21"/>
        </w:rPr>
      </w:pPr>
      <w:r>
        <w:rPr>
          <w:rFonts w:ascii="Arial" w:hAnsi="Arial" w:cs="Arial"/>
          <w:sz w:val="21"/>
          <w:szCs w:val="21"/>
        </w:rPr>
        <w:t>- met de tram (en metro) vanuit Barendrecht Carnisse</w:t>
      </w:r>
    </w:p>
    <w:p w:rsidR="006952B2" w:rsidRPr="006952B2" w:rsidRDefault="006952B2" w:rsidP="006952B2">
      <w:pPr>
        <w:rPr>
          <w:rFonts w:ascii="Arial" w:hAnsi="Arial" w:cs="Arial"/>
          <w:sz w:val="21"/>
          <w:szCs w:val="21"/>
        </w:rPr>
      </w:pPr>
      <w:r>
        <w:rPr>
          <w:noProof/>
        </w:rPr>
        <w:drawing>
          <wp:anchor distT="0" distB="0" distL="114300" distR="114300" simplePos="0" relativeHeight="251660288" behindDoc="0" locked="0" layoutInCell="1" allowOverlap="1">
            <wp:simplePos x="0" y="0"/>
            <wp:positionH relativeFrom="margin">
              <wp:posOffset>-741680</wp:posOffset>
            </wp:positionH>
            <wp:positionV relativeFrom="paragraph">
              <wp:posOffset>252730</wp:posOffset>
            </wp:positionV>
            <wp:extent cx="6605270" cy="4939665"/>
            <wp:effectExtent l="0" t="0" r="5080" b="0"/>
            <wp:wrapNone/>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6605270" cy="4939665"/>
                    </a:xfrm>
                    <a:prstGeom prst="rect">
                      <a:avLst/>
                    </a:prstGeom>
                  </pic:spPr>
                </pic:pic>
              </a:graphicData>
            </a:graphic>
            <wp14:sizeRelH relativeFrom="page">
              <wp14:pctWidth>0</wp14:pctWidth>
            </wp14:sizeRelH>
            <wp14:sizeRelV relativeFrom="page">
              <wp14:pctHeight>0</wp14:pctHeight>
            </wp14:sizeRelV>
          </wp:anchor>
        </w:drawing>
      </w:r>
    </w:p>
    <w:p w:rsidR="006952B2" w:rsidRPr="006952B2" w:rsidRDefault="006952B2" w:rsidP="006952B2">
      <w:pPr>
        <w:rPr>
          <w:rFonts w:ascii="Arial" w:hAnsi="Arial" w:cs="Arial"/>
          <w:sz w:val="21"/>
          <w:szCs w:val="21"/>
        </w:rPr>
      </w:pPr>
    </w:p>
    <w:p w:rsidR="006952B2" w:rsidRPr="006952B2" w:rsidRDefault="006952B2" w:rsidP="006952B2">
      <w:pPr>
        <w:rPr>
          <w:rFonts w:ascii="Arial" w:hAnsi="Arial" w:cs="Arial"/>
          <w:sz w:val="21"/>
          <w:szCs w:val="21"/>
        </w:rPr>
      </w:pPr>
    </w:p>
    <w:p w:rsidR="006952B2" w:rsidRPr="006952B2" w:rsidRDefault="006952B2" w:rsidP="006952B2">
      <w:pPr>
        <w:rPr>
          <w:rFonts w:ascii="Arial" w:hAnsi="Arial" w:cs="Arial"/>
          <w:sz w:val="21"/>
          <w:szCs w:val="21"/>
        </w:rPr>
      </w:pPr>
    </w:p>
    <w:p w:rsidR="006952B2" w:rsidRDefault="006952B2" w:rsidP="006952B2">
      <w:pPr>
        <w:rPr>
          <w:rFonts w:ascii="Arial" w:hAnsi="Arial" w:cs="Arial"/>
          <w:sz w:val="21"/>
          <w:szCs w:val="21"/>
        </w:rPr>
      </w:pPr>
    </w:p>
    <w:p w:rsidR="00511C57" w:rsidRPr="006952B2" w:rsidRDefault="00511C57" w:rsidP="006952B2">
      <w:pPr>
        <w:rPr>
          <w:rFonts w:ascii="Arial" w:hAnsi="Arial" w:cs="Arial"/>
          <w:sz w:val="21"/>
          <w:szCs w:val="21"/>
        </w:rPr>
      </w:pPr>
    </w:p>
    <w:sectPr w:rsidR="00511C57" w:rsidRPr="006952B2" w:rsidSect="00573B06">
      <w:headerReference w:type="default" r:id="rId10"/>
      <w:footerReference w:type="default" r:id="rId11"/>
      <w:headerReference w:type="first" r:id="rId12"/>
      <w:footerReference w:type="first" r:id="rId13"/>
      <w:pgSz w:w="11906" w:h="16838" w:code="9"/>
      <w:pgMar w:top="2669" w:right="1418" w:bottom="284" w:left="1985"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437EB" w:rsidRDefault="00B437EB">
      <w:r>
        <w:separator/>
      </w:r>
    </w:p>
  </w:endnote>
  <w:endnote w:type="continuationSeparator" w:id="0">
    <w:p w:rsidR="00B437EB" w:rsidRDefault="00B437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Verdana">
    <w:altName w:val="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nivers">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halet-ParisNineteenEighty">
    <w:altName w:val="Trebuchet MS"/>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45DB" w:rsidRPr="00F85C78" w:rsidRDefault="004145DB">
    <w:pPr>
      <w:pStyle w:val="Voettekst"/>
      <w:rPr>
        <w:rFonts w:ascii="Arial" w:hAnsi="Arial" w:cs="Arial"/>
      </w:rPr>
    </w:pPr>
    <w:r>
      <w:rPr>
        <w:noProof/>
      </w:rPr>
      <w:drawing>
        <wp:anchor distT="0" distB="0" distL="114300" distR="114300" simplePos="0" relativeHeight="251662848" behindDoc="1" locked="0" layoutInCell="1" allowOverlap="1" wp14:anchorId="0D0C7DEA" wp14:editId="33473FEB">
          <wp:simplePos x="0" y="0"/>
          <wp:positionH relativeFrom="column">
            <wp:posOffset>-765175</wp:posOffset>
          </wp:positionH>
          <wp:positionV relativeFrom="paragraph">
            <wp:posOffset>-335280</wp:posOffset>
          </wp:positionV>
          <wp:extent cx="1600200" cy="678180"/>
          <wp:effectExtent l="0" t="0" r="0" b="7620"/>
          <wp:wrapTight wrapText="bothSides">
            <wp:wrapPolygon edited="0">
              <wp:start x="0" y="0"/>
              <wp:lineTo x="0" y="21236"/>
              <wp:lineTo x="21343" y="21236"/>
              <wp:lineTo x="21343" y="0"/>
              <wp:lineTo x="0" y="0"/>
            </wp:wrapPolygon>
          </wp:wrapTight>
          <wp:docPr id="25" name="Afbeelding 17" descr="DLB logo zw epsbest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7" descr="DLB logo zw epsbesta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0200" cy="6781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824" behindDoc="0" locked="0" layoutInCell="1" allowOverlap="1" wp14:anchorId="4F6BDFE7" wp14:editId="78799055">
          <wp:simplePos x="0" y="0"/>
          <wp:positionH relativeFrom="column">
            <wp:posOffset>-784225</wp:posOffset>
          </wp:positionH>
          <wp:positionV relativeFrom="paragraph">
            <wp:posOffset>-1137285</wp:posOffset>
          </wp:positionV>
          <wp:extent cx="1619250" cy="552450"/>
          <wp:effectExtent l="0" t="0" r="0" b="0"/>
          <wp:wrapNone/>
          <wp:docPr id="26" name="Afbeelding 19" descr="C:\Users\vetn\Downloads\Calvijn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9" descr="C:\Users\vetn\Downloads\Calvijn_RGB.jpg"/>
                  <pic:cNvPicPr>
                    <a:picLocks noChangeAspect="1" noChangeArrowheads="1"/>
                  </pic:cNvPicPr>
                </pic:nvPicPr>
                <pic:blipFill>
                  <a:blip r:embed="rId2">
                    <a:grayscl/>
                    <a:extLst>
                      <a:ext uri="{28A0092B-C50C-407E-A947-70E740481C1C}">
                        <a14:useLocalDpi xmlns:a14="http://schemas.microsoft.com/office/drawing/2010/main" val="0"/>
                      </a:ext>
                    </a:extLst>
                  </a:blip>
                  <a:srcRect/>
                  <a:stretch>
                    <a:fillRect/>
                  </a:stretch>
                </pic:blipFill>
                <pic:spPr bwMode="auto">
                  <a:xfrm>
                    <a:off x="0" y="0"/>
                    <a:ext cx="1619250" cy="55245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tab/>
    </w:r>
    <w:r w:rsidRPr="00F85C78">
      <w:rPr>
        <w:rFonts w:ascii="Arial" w:hAnsi="Arial" w:cs="Arial"/>
        <w:sz w:val="20"/>
      </w:rPr>
      <w:fldChar w:fldCharType="begin"/>
    </w:r>
    <w:r w:rsidRPr="00F85C78">
      <w:rPr>
        <w:rFonts w:ascii="Arial" w:hAnsi="Arial" w:cs="Arial"/>
        <w:sz w:val="20"/>
      </w:rPr>
      <w:instrText>PAGE   \* MERGEFORMAT</w:instrText>
    </w:r>
    <w:r w:rsidRPr="00F85C78">
      <w:rPr>
        <w:rFonts w:ascii="Arial" w:hAnsi="Arial" w:cs="Arial"/>
        <w:sz w:val="20"/>
      </w:rPr>
      <w:fldChar w:fldCharType="separate"/>
    </w:r>
    <w:r w:rsidR="009519CC">
      <w:rPr>
        <w:rFonts w:ascii="Arial" w:hAnsi="Arial" w:cs="Arial"/>
        <w:noProof/>
        <w:sz w:val="20"/>
      </w:rPr>
      <w:t>2</w:t>
    </w:r>
    <w:r w:rsidRPr="00F85C78">
      <w:rPr>
        <w:rFonts w:ascii="Arial" w:hAnsi="Arial" w:cs="Arial"/>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45DB" w:rsidRPr="00F85C78" w:rsidRDefault="007D2E4A">
    <w:pPr>
      <w:pStyle w:val="Voettekst"/>
      <w:rPr>
        <w:rFonts w:ascii="Arial" w:hAnsi="Arial" w:cs="Arial"/>
      </w:rPr>
    </w:pPr>
    <w:r>
      <w:rPr>
        <w:noProof/>
      </w:rPr>
      <w:drawing>
        <wp:anchor distT="0" distB="0" distL="114300" distR="114300" simplePos="0" relativeHeight="251660800" behindDoc="1" locked="0" layoutInCell="1" allowOverlap="1" wp14:anchorId="5856B435" wp14:editId="114C4CC5">
          <wp:simplePos x="0" y="0"/>
          <wp:positionH relativeFrom="column">
            <wp:posOffset>4364000</wp:posOffset>
          </wp:positionH>
          <wp:positionV relativeFrom="paragraph">
            <wp:posOffset>-692785</wp:posOffset>
          </wp:positionV>
          <wp:extent cx="1600200" cy="678180"/>
          <wp:effectExtent l="0" t="0" r="0" b="7620"/>
          <wp:wrapTight wrapText="bothSides">
            <wp:wrapPolygon edited="0">
              <wp:start x="0" y="0"/>
              <wp:lineTo x="0" y="21236"/>
              <wp:lineTo x="21343" y="21236"/>
              <wp:lineTo x="21343" y="0"/>
              <wp:lineTo x="0" y="0"/>
            </wp:wrapPolygon>
          </wp:wrapTight>
          <wp:docPr id="28" name="Afbeelding 28" descr="DLB logo zw epsbest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7" descr="DLB logo zw epsbesta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0200" cy="6781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776" behindDoc="0" locked="0" layoutInCell="1" allowOverlap="1" wp14:anchorId="3729CA2E" wp14:editId="593E0B6B">
          <wp:simplePos x="0" y="0"/>
          <wp:positionH relativeFrom="column">
            <wp:posOffset>4045027</wp:posOffset>
          </wp:positionH>
          <wp:positionV relativeFrom="paragraph">
            <wp:posOffset>-1514094</wp:posOffset>
          </wp:positionV>
          <wp:extent cx="1619250" cy="552450"/>
          <wp:effectExtent l="0" t="0" r="0" b="0"/>
          <wp:wrapNone/>
          <wp:docPr id="29" name="Afbeelding 19" descr="C:\Users\vetn\Downloads\Calvijn_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9" descr="C:\Users\vetn\Downloads\Calvijn_RGB.jpg"/>
                  <pic:cNvPicPr>
                    <a:picLocks noChangeAspect="1" noChangeArrowheads="1"/>
                  </pic:cNvPicPr>
                </pic:nvPicPr>
                <pic:blipFill>
                  <a:blip r:embed="rId2">
                    <a:grayscl/>
                    <a:extLst>
                      <a:ext uri="{28A0092B-C50C-407E-A947-70E740481C1C}">
                        <a14:useLocalDpi xmlns:a14="http://schemas.microsoft.com/office/drawing/2010/main" val="0"/>
                      </a:ext>
                    </a:extLst>
                  </a:blip>
                  <a:srcRect/>
                  <a:stretch>
                    <a:fillRect/>
                  </a:stretch>
                </pic:blipFill>
                <pic:spPr bwMode="auto">
                  <a:xfrm>
                    <a:off x="0" y="0"/>
                    <a:ext cx="1619250" cy="552450"/>
                  </a:xfrm>
                  <a:prstGeom prst="rect">
                    <a:avLst/>
                  </a:prstGeom>
                  <a:noFill/>
                  <a:ln>
                    <a:noFill/>
                  </a:ln>
                </pic:spPr>
              </pic:pic>
            </a:graphicData>
          </a:graphic>
          <wp14:sizeRelH relativeFrom="page">
            <wp14:pctWidth>0</wp14:pctWidth>
          </wp14:sizeRelH>
          <wp14:sizeRelV relativeFrom="page">
            <wp14:pctHeight>0</wp14:pctHeight>
          </wp14:sizeRelV>
        </wp:anchor>
      </w:drawing>
    </w:r>
    <w:r w:rsidR="004145DB">
      <w:tab/>
    </w:r>
    <w:r w:rsidR="004145DB">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437EB" w:rsidRDefault="00B437EB">
      <w:r>
        <w:separator/>
      </w:r>
    </w:p>
  </w:footnote>
  <w:footnote w:type="continuationSeparator" w:id="0">
    <w:p w:rsidR="00B437EB" w:rsidRDefault="00B437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45DB" w:rsidRDefault="004145DB" w:rsidP="00573B06">
    <w:pPr>
      <w:pStyle w:val="Koptekst"/>
    </w:pPr>
  </w:p>
  <w:p w:rsidR="004145DB" w:rsidRDefault="004145DB" w:rsidP="00573B06">
    <w:r>
      <w:rPr>
        <w:noProof/>
      </w:rPr>
      <w:drawing>
        <wp:anchor distT="0" distB="0" distL="114300" distR="114300" simplePos="0" relativeHeight="251665920" behindDoc="1" locked="0" layoutInCell="1" allowOverlap="1" wp14:anchorId="6F6F3FF4" wp14:editId="19F57964">
          <wp:simplePos x="0" y="0"/>
          <wp:positionH relativeFrom="column">
            <wp:posOffset>-882015</wp:posOffset>
          </wp:positionH>
          <wp:positionV relativeFrom="paragraph">
            <wp:posOffset>-294640</wp:posOffset>
          </wp:positionV>
          <wp:extent cx="1632585" cy="1283970"/>
          <wp:effectExtent l="0" t="0" r="5715" b="0"/>
          <wp:wrapTight wrapText="bothSides">
            <wp:wrapPolygon edited="0">
              <wp:start x="0" y="0"/>
              <wp:lineTo x="0" y="21151"/>
              <wp:lineTo x="21424" y="21151"/>
              <wp:lineTo x="21424" y="0"/>
              <wp:lineTo x="0" y="0"/>
            </wp:wrapPolygon>
          </wp:wrapTight>
          <wp:docPr id="24" name="Afbeelding 24" descr="Foc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ocus"/>
                  <pic:cNvPicPr>
                    <a:picLocks noChangeAspect="1" noChangeArrowheads="1"/>
                  </pic:cNvPicPr>
                </pic:nvPicPr>
                <pic:blipFill>
                  <a:blip r:embed="rId1">
                    <a:extLst>
                      <a:ext uri="{28A0092B-C50C-407E-A947-70E740481C1C}">
                        <a14:useLocalDpi xmlns:a14="http://schemas.microsoft.com/office/drawing/2010/main" val="0"/>
                      </a:ext>
                    </a:extLst>
                  </a:blip>
                  <a:srcRect r="48677"/>
                  <a:stretch>
                    <a:fillRect/>
                  </a:stretch>
                </pic:blipFill>
                <pic:spPr bwMode="auto">
                  <a:xfrm>
                    <a:off x="0" y="0"/>
                    <a:ext cx="163258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145DB" w:rsidRDefault="004145DB">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45DB" w:rsidRDefault="004145DB">
    <w:pPr>
      <w:pStyle w:val="Koptekst"/>
    </w:pPr>
  </w:p>
  <w:p w:rsidR="004145DB" w:rsidRDefault="004145DB">
    <w:r>
      <w:rPr>
        <w:noProof/>
      </w:rPr>
      <mc:AlternateContent>
        <mc:Choice Requires="wps">
          <w:drawing>
            <wp:anchor distT="0" distB="0" distL="114300" distR="114300" simplePos="0" relativeHeight="251658752" behindDoc="0" locked="0" layoutInCell="1" allowOverlap="1" wp14:anchorId="7614E6B0" wp14:editId="1AE2D2F2">
              <wp:simplePos x="0" y="0"/>
              <wp:positionH relativeFrom="column">
                <wp:posOffset>2312670</wp:posOffset>
              </wp:positionH>
              <wp:positionV relativeFrom="paragraph">
                <wp:posOffset>98425</wp:posOffset>
              </wp:positionV>
              <wp:extent cx="2166620" cy="718820"/>
              <wp:effectExtent l="0" t="3175" r="0" b="1905"/>
              <wp:wrapNone/>
              <wp:docPr id="2"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6620" cy="718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45DB" w:rsidRDefault="004145DB" w:rsidP="007B57A9">
                          <w:pPr>
                            <w:pStyle w:val="BasicParagraph"/>
                            <w:spacing w:line="21" w:lineRule="atLeast"/>
                            <w:rPr>
                              <w:rFonts w:ascii="Chalet-ParisNineteenEighty" w:hAnsi="Chalet-ParisNineteenEighty" w:cs="Chalet-ParisNineteenEighty"/>
                              <w:sz w:val="18"/>
                              <w:szCs w:val="18"/>
                            </w:rPr>
                          </w:pPr>
                          <w:r>
                            <w:rPr>
                              <w:rFonts w:ascii="Chalet-ParisNineteenEighty" w:hAnsi="Chalet-ParisNineteenEighty" w:cs="Chalet-ParisNineteenEighty"/>
                              <w:sz w:val="18"/>
                              <w:szCs w:val="18"/>
                            </w:rPr>
                            <w:t>T    0180 613 900</w:t>
                          </w:r>
                        </w:p>
                        <w:p w:rsidR="004145DB" w:rsidRDefault="004145DB" w:rsidP="007B57A9">
                          <w:pPr>
                            <w:pStyle w:val="BasicParagraph"/>
                            <w:spacing w:line="21" w:lineRule="atLeast"/>
                            <w:rPr>
                              <w:rFonts w:ascii="Chalet-ParisNineteenEighty" w:hAnsi="Chalet-ParisNineteenEighty" w:cs="Chalet-ParisNineteenEighty"/>
                              <w:sz w:val="18"/>
                              <w:szCs w:val="18"/>
                            </w:rPr>
                          </w:pPr>
                          <w:r>
                            <w:rPr>
                              <w:rFonts w:ascii="Chalet-ParisNineteenEighty" w:hAnsi="Chalet-ParisNineteenEighty" w:cs="Chalet-ParisNineteenEighty"/>
                              <w:sz w:val="18"/>
                              <w:szCs w:val="18"/>
                            </w:rPr>
                            <w:t>F    0180 618 957</w:t>
                          </w:r>
                        </w:p>
                        <w:p w:rsidR="004145DB" w:rsidRDefault="004145DB" w:rsidP="007B57A9">
                          <w:pPr>
                            <w:pStyle w:val="BasicParagraph"/>
                            <w:spacing w:line="21" w:lineRule="atLeast"/>
                            <w:rPr>
                              <w:rFonts w:ascii="Chalet-ParisNineteenEighty" w:hAnsi="Chalet-ParisNineteenEighty" w:cs="Chalet-ParisNineteenEighty"/>
                              <w:sz w:val="18"/>
                              <w:szCs w:val="18"/>
                            </w:rPr>
                          </w:pPr>
                          <w:r>
                            <w:rPr>
                              <w:rFonts w:ascii="Chalet-ParisNineteenEighty" w:hAnsi="Chalet-ParisNineteenEighty" w:cs="Chalet-ParisNineteenEighty"/>
                              <w:sz w:val="18"/>
                              <w:szCs w:val="18"/>
                            </w:rPr>
                            <w:t>E    info@focusberoepsacademie.nl</w:t>
                          </w:r>
                        </w:p>
                        <w:p w:rsidR="004145DB" w:rsidRDefault="004145DB" w:rsidP="007B57A9">
                          <w:pPr>
                            <w:spacing w:line="21" w:lineRule="atLeast"/>
                          </w:pPr>
                          <w:r>
                            <w:rPr>
                              <w:rFonts w:ascii="Chalet-ParisNineteenEighty" w:hAnsi="Chalet-ParisNineteenEighty" w:cs="Chalet-ParisNineteenEighty"/>
                              <w:sz w:val="18"/>
                              <w:szCs w:val="18"/>
                            </w:rPr>
                            <w:t>W   focusberoepsacademie.nl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14E6B0" id="_x0000_t202" coordsize="21600,21600" o:spt="202" path="m,l,21600r21600,l21600,xe">
              <v:stroke joinstyle="miter"/>
              <v:path gradientshapeok="t" o:connecttype="rect"/>
            </v:shapetype>
            <v:shape id="Text Box 15" o:spid="_x0000_s1026" type="#_x0000_t202" style="position:absolute;margin-left:182.1pt;margin-top:7.75pt;width:170.6pt;height:56.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mFrtAIAALo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" filled="f" stroked="f">
              <v:textbox>
                <w:txbxContent>
                  <w:p w:rsidR="004145DB" w:rsidRDefault="004145DB" w:rsidP="007B57A9">
                    <w:pPr>
                      <w:pStyle w:val="BasicParagraph"/>
                      <w:spacing w:line="21" w:lineRule="atLeast"/>
                      <w:rPr>
                        <w:rFonts w:ascii="Chalet-ParisNineteenEighty" w:hAnsi="Chalet-ParisNineteenEighty" w:cs="Chalet-ParisNineteenEighty"/>
                        <w:sz w:val="18"/>
                        <w:szCs w:val="18"/>
                      </w:rPr>
                    </w:pPr>
                    <w:r>
                      <w:rPr>
                        <w:rFonts w:ascii="Chalet-ParisNineteenEighty" w:hAnsi="Chalet-ParisNineteenEighty" w:cs="Chalet-ParisNineteenEighty"/>
                        <w:sz w:val="18"/>
                        <w:szCs w:val="18"/>
                      </w:rPr>
                      <w:t>T    0180 613 900</w:t>
                    </w:r>
                  </w:p>
                  <w:p w:rsidR="004145DB" w:rsidRDefault="004145DB" w:rsidP="007B57A9">
                    <w:pPr>
                      <w:pStyle w:val="BasicParagraph"/>
                      <w:spacing w:line="21" w:lineRule="atLeast"/>
                      <w:rPr>
                        <w:rFonts w:ascii="Chalet-ParisNineteenEighty" w:hAnsi="Chalet-ParisNineteenEighty" w:cs="Chalet-ParisNineteenEighty"/>
                        <w:sz w:val="18"/>
                        <w:szCs w:val="18"/>
                      </w:rPr>
                    </w:pPr>
                    <w:r>
                      <w:rPr>
                        <w:rFonts w:ascii="Chalet-ParisNineteenEighty" w:hAnsi="Chalet-ParisNineteenEighty" w:cs="Chalet-ParisNineteenEighty"/>
                        <w:sz w:val="18"/>
                        <w:szCs w:val="18"/>
                      </w:rPr>
                      <w:t>F    0180 618 957</w:t>
                    </w:r>
                  </w:p>
                  <w:p w:rsidR="004145DB" w:rsidRDefault="004145DB" w:rsidP="007B57A9">
                    <w:pPr>
                      <w:pStyle w:val="BasicParagraph"/>
                      <w:spacing w:line="21" w:lineRule="atLeast"/>
                      <w:rPr>
                        <w:rFonts w:ascii="Chalet-ParisNineteenEighty" w:hAnsi="Chalet-ParisNineteenEighty" w:cs="Chalet-ParisNineteenEighty"/>
                        <w:sz w:val="18"/>
                        <w:szCs w:val="18"/>
                      </w:rPr>
                    </w:pPr>
                    <w:r>
                      <w:rPr>
                        <w:rFonts w:ascii="Chalet-ParisNineteenEighty" w:hAnsi="Chalet-ParisNineteenEighty" w:cs="Chalet-ParisNineteenEighty"/>
                        <w:sz w:val="18"/>
                        <w:szCs w:val="18"/>
                      </w:rPr>
                      <w:t>E    info@focusberoepsacademie.nl</w:t>
                    </w:r>
                  </w:p>
                  <w:p w:rsidR="004145DB" w:rsidRDefault="004145DB" w:rsidP="007B57A9">
                    <w:pPr>
                      <w:spacing w:line="21" w:lineRule="atLeast"/>
                    </w:pPr>
                    <w:r>
                      <w:rPr>
                        <w:rFonts w:ascii="Chalet-ParisNineteenEighty" w:hAnsi="Chalet-ParisNineteenEighty" w:cs="Chalet-ParisNineteenEighty"/>
                        <w:sz w:val="18"/>
                        <w:szCs w:val="18"/>
                      </w:rPr>
                      <w:t>W   focusberoepsacademie.nl</w:t>
                    </w:r>
                  </w:p>
                </w:txbxContent>
              </v:textbox>
            </v:shape>
          </w:pict>
        </mc:Fallback>
      </mc:AlternateContent>
    </w:r>
    <w:r>
      <w:rPr>
        <w:noProof/>
      </w:rPr>
      <mc:AlternateContent>
        <mc:Choice Requires="wps">
          <w:drawing>
            <wp:anchor distT="0" distB="0" distL="114300" distR="114300" simplePos="0" relativeHeight="251656704" behindDoc="0" locked="0" layoutInCell="1" allowOverlap="1" wp14:anchorId="36BAC889" wp14:editId="36AC0138">
              <wp:simplePos x="0" y="0"/>
              <wp:positionH relativeFrom="column">
                <wp:posOffset>887095</wp:posOffset>
              </wp:positionH>
              <wp:positionV relativeFrom="paragraph">
                <wp:posOffset>98425</wp:posOffset>
              </wp:positionV>
              <wp:extent cx="1401445" cy="762000"/>
              <wp:effectExtent l="1270" t="3175" r="0" b="0"/>
              <wp:wrapNone/>
              <wp:docPr id="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1445" cy="762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45DB" w:rsidRDefault="004145DB" w:rsidP="007B57A9">
                          <w:pPr>
                            <w:pStyle w:val="BasicParagraph"/>
                            <w:spacing w:line="252" w:lineRule="auto"/>
                            <w:rPr>
                              <w:rFonts w:ascii="Chalet-ParisNineteenEighty" w:hAnsi="Chalet-ParisNineteenEighty" w:cs="Chalet-ParisNineteenEighty"/>
                              <w:sz w:val="18"/>
                              <w:szCs w:val="18"/>
                              <w:lang w:val="nl-NL"/>
                            </w:rPr>
                          </w:pPr>
                          <w:r>
                            <w:rPr>
                              <w:rFonts w:ascii="Chalet-ParisNineteenEighty" w:hAnsi="Chalet-ParisNineteenEighty" w:cs="Chalet-ParisNineteenEighty"/>
                              <w:sz w:val="18"/>
                              <w:szCs w:val="18"/>
                              <w:lang w:val="nl-NL"/>
                            </w:rPr>
                            <w:t>Dierensteinweg 4</w:t>
                          </w:r>
                        </w:p>
                        <w:p w:rsidR="004145DB" w:rsidRDefault="004145DB" w:rsidP="007B57A9">
                          <w:pPr>
                            <w:pStyle w:val="BasicParagraph"/>
                            <w:spacing w:line="252" w:lineRule="auto"/>
                            <w:rPr>
                              <w:rFonts w:ascii="Chalet-ParisNineteenEighty" w:hAnsi="Chalet-ParisNineteenEighty" w:cs="Chalet-ParisNineteenEighty"/>
                              <w:sz w:val="18"/>
                              <w:szCs w:val="18"/>
                              <w:lang w:val="nl-NL"/>
                            </w:rPr>
                          </w:pPr>
                          <w:r>
                            <w:rPr>
                              <w:rFonts w:ascii="Chalet-ParisNineteenEighty" w:hAnsi="Chalet-ParisNineteenEighty" w:cs="Chalet-ParisNineteenEighty"/>
                              <w:sz w:val="18"/>
                              <w:szCs w:val="18"/>
                              <w:lang w:val="nl-NL"/>
                            </w:rPr>
                            <w:t>2991 XJ Barendrecht</w:t>
                          </w:r>
                        </w:p>
                        <w:p w:rsidR="004145DB" w:rsidRDefault="004145DB" w:rsidP="007B57A9">
                          <w:pPr>
                            <w:pStyle w:val="BasicParagraph"/>
                            <w:spacing w:line="252" w:lineRule="auto"/>
                            <w:rPr>
                              <w:rFonts w:ascii="Chalet-ParisNineteenEighty" w:hAnsi="Chalet-ParisNineteenEighty" w:cs="Chalet-ParisNineteenEighty"/>
                              <w:sz w:val="18"/>
                              <w:szCs w:val="18"/>
                              <w:lang w:val="nl-NL"/>
                            </w:rPr>
                          </w:pPr>
                          <w:r>
                            <w:rPr>
                              <w:rFonts w:ascii="Chalet-ParisNineteenEighty" w:hAnsi="Chalet-ParisNineteenEighty" w:cs="Chalet-ParisNineteenEighty"/>
                              <w:sz w:val="18"/>
                              <w:szCs w:val="18"/>
                              <w:lang w:val="nl-NL"/>
                            </w:rPr>
                            <w:t>Postbus 89</w:t>
                          </w:r>
                        </w:p>
                        <w:p w:rsidR="004145DB" w:rsidRDefault="004145DB" w:rsidP="007B57A9">
                          <w:pPr>
                            <w:spacing w:line="252" w:lineRule="auto"/>
                          </w:pPr>
                          <w:r>
                            <w:rPr>
                              <w:rFonts w:ascii="Chalet-ParisNineteenEighty" w:hAnsi="Chalet-ParisNineteenEighty" w:cs="Chalet-ParisNineteenEighty"/>
                              <w:sz w:val="18"/>
                              <w:szCs w:val="18"/>
                            </w:rPr>
                            <w:t>2990 AB Barendrecht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BAC889" id="Text Box 13" o:spid="_x0000_s1027" type="#_x0000_t202" style="position:absolute;margin-left:69.85pt;margin-top:7.75pt;width:110.35pt;height:60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" filled="f" stroked="f">
              <v:textbox>
                <w:txbxContent>
                  <w:p w:rsidR="004145DB" w:rsidRDefault="004145DB" w:rsidP="007B57A9">
                    <w:pPr>
                      <w:pStyle w:val="BasicParagraph"/>
                      <w:spacing w:line="252" w:lineRule="auto"/>
                      <w:rPr>
                        <w:rFonts w:ascii="Chalet-ParisNineteenEighty" w:hAnsi="Chalet-ParisNineteenEighty" w:cs="Chalet-ParisNineteenEighty"/>
                        <w:sz w:val="18"/>
                        <w:szCs w:val="18"/>
                        <w:lang w:val="nl-NL"/>
                      </w:rPr>
                    </w:pPr>
                    <w:r>
                      <w:rPr>
                        <w:rFonts w:ascii="Chalet-ParisNineteenEighty" w:hAnsi="Chalet-ParisNineteenEighty" w:cs="Chalet-ParisNineteenEighty"/>
                        <w:sz w:val="18"/>
                        <w:szCs w:val="18"/>
                        <w:lang w:val="nl-NL"/>
                      </w:rPr>
                      <w:t>Dierensteinweg 4</w:t>
                    </w:r>
                  </w:p>
                  <w:p w:rsidR="004145DB" w:rsidRDefault="004145DB" w:rsidP="007B57A9">
                    <w:pPr>
                      <w:pStyle w:val="BasicParagraph"/>
                      <w:spacing w:line="252" w:lineRule="auto"/>
                      <w:rPr>
                        <w:rFonts w:ascii="Chalet-ParisNineteenEighty" w:hAnsi="Chalet-ParisNineteenEighty" w:cs="Chalet-ParisNineteenEighty"/>
                        <w:sz w:val="18"/>
                        <w:szCs w:val="18"/>
                        <w:lang w:val="nl-NL"/>
                      </w:rPr>
                    </w:pPr>
                    <w:r>
                      <w:rPr>
                        <w:rFonts w:ascii="Chalet-ParisNineteenEighty" w:hAnsi="Chalet-ParisNineteenEighty" w:cs="Chalet-ParisNineteenEighty"/>
                        <w:sz w:val="18"/>
                        <w:szCs w:val="18"/>
                        <w:lang w:val="nl-NL"/>
                      </w:rPr>
                      <w:t>2991 XJ Barendrecht</w:t>
                    </w:r>
                  </w:p>
                  <w:p w:rsidR="004145DB" w:rsidRDefault="004145DB" w:rsidP="007B57A9">
                    <w:pPr>
                      <w:pStyle w:val="BasicParagraph"/>
                      <w:spacing w:line="252" w:lineRule="auto"/>
                      <w:rPr>
                        <w:rFonts w:ascii="Chalet-ParisNineteenEighty" w:hAnsi="Chalet-ParisNineteenEighty" w:cs="Chalet-ParisNineteenEighty"/>
                        <w:sz w:val="18"/>
                        <w:szCs w:val="18"/>
                        <w:lang w:val="nl-NL"/>
                      </w:rPr>
                    </w:pPr>
                    <w:r>
                      <w:rPr>
                        <w:rFonts w:ascii="Chalet-ParisNineteenEighty" w:hAnsi="Chalet-ParisNineteenEighty" w:cs="Chalet-ParisNineteenEighty"/>
                        <w:sz w:val="18"/>
                        <w:szCs w:val="18"/>
                        <w:lang w:val="nl-NL"/>
                      </w:rPr>
                      <w:t>Postbus 89</w:t>
                    </w:r>
                  </w:p>
                  <w:p w:rsidR="004145DB" w:rsidRDefault="004145DB" w:rsidP="007B57A9">
                    <w:pPr>
                      <w:spacing w:line="252" w:lineRule="auto"/>
                    </w:pPr>
                    <w:r>
                      <w:rPr>
                        <w:rFonts w:ascii="Chalet-ParisNineteenEighty" w:hAnsi="Chalet-ParisNineteenEighty" w:cs="Chalet-ParisNineteenEighty"/>
                        <w:sz w:val="18"/>
                        <w:szCs w:val="18"/>
                      </w:rPr>
                      <w:t>2990 AB Barendrecht</w:t>
                    </w:r>
                  </w:p>
                </w:txbxContent>
              </v:textbox>
            </v:shape>
          </w:pict>
        </mc:Fallback>
      </mc:AlternateContent>
    </w:r>
    <w:r>
      <w:rPr>
        <w:noProof/>
      </w:rPr>
      <w:drawing>
        <wp:anchor distT="0" distB="0" distL="114300" distR="114300" simplePos="0" relativeHeight="251657728" behindDoc="1" locked="0" layoutInCell="1" allowOverlap="1" wp14:anchorId="4A54691B" wp14:editId="2350FD63">
          <wp:simplePos x="0" y="0"/>
          <wp:positionH relativeFrom="column">
            <wp:posOffset>-882015</wp:posOffset>
          </wp:positionH>
          <wp:positionV relativeFrom="paragraph">
            <wp:posOffset>-294640</wp:posOffset>
          </wp:positionV>
          <wp:extent cx="1632585" cy="1283970"/>
          <wp:effectExtent l="0" t="0" r="5715" b="0"/>
          <wp:wrapTight wrapText="bothSides">
            <wp:wrapPolygon edited="0">
              <wp:start x="0" y="0"/>
              <wp:lineTo x="0" y="21151"/>
              <wp:lineTo x="21424" y="21151"/>
              <wp:lineTo x="21424" y="0"/>
              <wp:lineTo x="0" y="0"/>
            </wp:wrapPolygon>
          </wp:wrapTight>
          <wp:docPr id="27" name="Afbeelding 27" descr="Foc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ocus"/>
                  <pic:cNvPicPr>
                    <a:picLocks noChangeAspect="1" noChangeArrowheads="1"/>
                  </pic:cNvPicPr>
                </pic:nvPicPr>
                <pic:blipFill>
                  <a:blip r:embed="rId1">
                    <a:extLst>
                      <a:ext uri="{28A0092B-C50C-407E-A947-70E740481C1C}">
                        <a14:useLocalDpi xmlns:a14="http://schemas.microsoft.com/office/drawing/2010/main" val="0"/>
                      </a:ext>
                    </a:extLst>
                  </a:blip>
                  <a:srcRect r="48677"/>
                  <a:stretch>
                    <a:fillRect/>
                  </a:stretch>
                </pic:blipFill>
                <pic:spPr bwMode="auto">
                  <a:xfrm>
                    <a:off x="0" y="0"/>
                    <a:ext cx="163258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4F5326B"/>
    <w:multiLevelType w:val="hybridMultilevel"/>
    <w:tmpl w:val="F0466850"/>
    <w:lvl w:ilvl="0" w:tplc="04130001">
      <w:start w:val="1"/>
      <w:numFmt w:val="bullet"/>
      <w:lvlText w:val=""/>
      <w:lvlJc w:val="left"/>
      <w:pPr>
        <w:tabs>
          <w:tab w:val="num" w:pos="720"/>
        </w:tabs>
        <w:ind w:left="720" w:hanging="360"/>
      </w:pPr>
      <w:rPr>
        <w:rFonts w:ascii="Symbol" w:hAnsi="Symbol" w:hint="default"/>
      </w:rPr>
    </w:lvl>
    <w:lvl w:ilvl="1" w:tplc="4E36BEDC">
      <w:numFmt w:val="bullet"/>
      <w:lvlText w:val="-"/>
      <w:lvlJc w:val="left"/>
      <w:pPr>
        <w:tabs>
          <w:tab w:val="num" w:pos="1440"/>
        </w:tabs>
        <w:ind w:left="1440" w:hanging="360"/>
      </w:pPr>
      <w:rPr>
        <w:rFonts w:ascii="Verdana" w:eastAsia="Times New Roman" w:hAnsi="Verdana" w:cs="Courier New" w:hint="default"/>
        <w:u w:val="none"/>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76C54553"/>
    <w:multiLevelType w:val="hybridMultilevel"/>
    <w:tmpl w:val="62FA66B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7632"/>
    <w:rsid w:val="00012131"/>
    <w:rsid w:val="00033225"/>
    <w:rsid w:val="000359E0"/>
    <w:rsid w:val="00037806"/>
    <w:rsid w:val="000464F1"/>
    <w:rsid w:val="000571A8"/>
    <w:rsid w:val="00063B92"/>
    <w:rsid w:val="00066A3A"/>
    <w:rsid w:val="00096E62"/>
    <w:rsid w:val="000A1D2C"/>
    <w:rsid w:val="000B18DA"/>
    <w:rsid w:val="000D74D7"/>
    <w:rsid w:val="000F1E34"/>
    <w:rsid w:val="000F35EB"/>
    <w:rsid w:val="000F4CD1"/>
    <w:rsid w:val="000F55AC"/>
    <w:rsid w:val="000F7564"/>
    <w:rsid w:val="001353C7"/>
    <w:rsid w:val="00142877"/>
    <w:rsid w:val="00146913"/>
    <w:rsid w:val="00150DED"/>
    <w:rsid w:val="0015609E"/>
    <w:rsid w:val="00165854"/>
    <w:rsid w:val="001A695B"/>
    <w:rsid w:val="001C005F"/>
    <w:rsid w:val="001C21E3"/>
    <w:rsid w:val="001D6FC1"/>
    <w:rsid w:val="001E2D07"/>
    <w:rsid w:val="001E3F32"/>
    <w:rsid w:val="001F4564"/>
    <w:rsid w:val="002029E3"/>
    <w:rsid w:val="00206C5A"/>
    <w:rsid w:val="00207632"/>
    <w:rsid w:val="002105B5"/>
    <w:rsid w:val="00212283"/>
    <w:rsid w:val="002373C7"/>
    <w:rsid w:val="00244DFE"/>
    <w:rsid w:val="002A1B5A"/>
    <w:rsid w:val="002C654C"/>
    <w:rsid w:val="002D4371"/>
    <w:rsid w:val="0030496B"/>
    <w:rsid w:val="00305A77"/>
    <w:rsid w:val="003421BF"/>
    <w:rsid w:val="00342BC2"/>
    <w:rsid w:val="00350369"/>
    <w:rsid w:val="00350AC8"/>
    <w:rsid w:val="00352271"/>
    <w:rsid w:val="0036468E"/>
    <w:rsid w:val="00373AA2"/>
    <w:rsid w:val="00385A62"/>
    <w:rsid w:val="003B17C2"/>
    <w:rsid w:val="003B2977"/>
    <w:rsid w:val="003C4495"/>
    <w:rsid w:val="003D34B6"/>
    <w:rsid w:val="003D43D2"/>
    <w:rsid w:val="003D4F5D"/>
    <w:rsid w:val="003D7826"/>
    <w:rsid w:val="003E3819"/>
    <w:rsid w:val="003F3A3B"/>
    <w:rsid w:val="003F7B8F"/>
    <w:rsid w:val="00406F87"/>
    <w:rsid w:val="00410159"/>
    <w:rsid w:val="004145DB"/>
    <w:rsid w:val="00416E0F"/>
    <w:rsid w:val="00420319"/>
    <w:rsid w:val="004253BC"/>
    <w:rsid w:val="00430725"/>
    <w:rsid w:val="00437747"/>
    <w:rsid w:val="004557D6"/>
    <w:rsid w:val="0047294C"/>
    <w:rsid w:val="004A1284"/>
    <w:rsid w:val="004B2891"/>
    <w:rsid w:val="004C27DD"/>
    <w:rsid w:val="004E6BA6"/>
    <w:rsid w:val="005066A7"/>
    <w:rsid w:val="0050694A"/>
    <w:rsid w:val="00511C57"/>
    <w:rsid w:val="005126A2"/>
    <w:rsid w:val="00534EB1"/>
    <w:rsid w:val="005377C8"/>
    <w:rsid w:val="005517D8"/>
    <w:rsid w:val="00552002"/>
    <w:rsid w:val="005616A8"/>
    <w:rsid w:val="00573B06"/>
    <w:rsid w:val="00575126"/>
    <w:rsid w:val="00581757"/>
    <w:rsid w:val="0058782F"/>
    <w:rsid w:val="005966C2"/>
    <w:rsid w:val="005975FC"/>
    <w:rsid w:val="005A3C54"/>
    <w:rsid w:val="005B2097"/>
    <w:rsid w:val="005C1ACD"/>
    <w:rsid w:val="005C5DFD"/>
    <w:rsid w:val="005D61BD"/>
    <w:rsid w:val="005E423C"/>
    <w:rsid w:val="005F2783"/>
    <w:rsid w:val="006021C3"/>
    <w:rsid w:val="00602C23"/>
    <w:rsid w:val="00603435"/>
    <w:rsid w:val="00607220"/>
    <w:rsid w:val="0062359A"/>
    <w:rsid w:val="00627CBB"/>
    <w:rsid w:val="00642443"/>
    <w:rsid w:val="00645589"/>
    <w:rsid w:val="00653175"/>
    <w:rsid w:val="00662DD2"/>
    <w:rsid w:val="00664A9D"/>
    <w:rsid w:val="00664C74"/>
    <w:rsid w:val="00671716"/>
    <w:rsid w:val="00672F2A"/>
    <w:rsid w:val="00673D56"/>
    <w:rsid w:val="006952B2"/>
    <w:rsid w:val="006B3B65"/>
    <w:rsid w:val="006C19A9"/>
    <w:rsid w:val="006E0FAB"/>
    <w:rsid w:val="006E55E4"/>
    <w:rsid w:val="006E756A"/>
    <w:rsid w:val="006E7BAD"/>
    <w:rsid w:val="0070043B"/>
    <w:rsid w:val="00704436"/>
    <w:rsid w:val="007338DC"/>
    <w:rsid w:val="0075593F"/>
    <w:rsid w:val="0077722C"/>
    <w:rsid w:val="0078285E"/>
    <w:rsid w:val="007940D3"/>
    <w:rsid w:val="007A03E7"/>
    <w:rsid w:val="007B57A9"/>
    <w:rsid w:val="007C1C92"/>
    <w:rsid w:val="007C307B"/>
    <w:rsid w:val="007D2E4A"/>
    <w:rsid w:val="007D2F29"/>
    <w:rsid w:val="00803283"/>
    <w:rsid w:val="008163D2"/>
    <w:rsid w:val="00833AE5"/>
    <w:rsid w:val="008403B1"/>
    <w:rsid w:val="0085343D"/>
    <w:rsid w:val="00860710"/>
    <w:rsid w:val="00877BB2"/>
    <w:rsid w:val="00884BB7"/>
    <w:rsid w:val="00890803"/>
    <w:rsid w:val="008D121B"/>
    <w:rsid w:val="008E69F0"/>
    <w:rsid w:val="00912004"/>
    <w:rsid w:val="00924A20"/>
    <w:rsid w:val="00932B88"/>
    <w:rsid w:val="009348BA"/>
    <w:rsid w:val="00934A68"/>
    <w:rsid w:val="0093762A"/>
    <w:rsid w:val="00945BF8"/>
    <w:rsid w:val="009519CC"/>
    <w:rsid w:val="009705D1"/>
    <w:rsid w:val="00975C43"/>
    <w:rsid w:val="00984D27"/>
    <w:rsid w:val="009A459B"/>
    <w:rsid w:val="009B0342"/>
    <w:rsid w:val="009B60FF"/>
    <w:rsid w:val="009D1FCE"/>
    <w:rsid w:val="009D604C"/>
    <w:rsid w:val="009E0934"/>
    <w:rsid w:val="00A116F1"/>
    <w:rsid w:val="00A13F74"/>
    <w:rsid w:val="00A23926"/>
    <w:rsid w:val="00A24033"/>
    <w:rsid w:val="00A244B4"/>
    <w:rsid w:val="00A27E55"/>
    <w:rsid w:val="00A40C7B"/>
    <w:rsid w:val="00A6023E"/>
    <w:rsid w:val="00A93D7B"/>
    <w:rsid w:val="00AA0498"/>
    <w:rsid w:val="00AC79BC"/>
    <w:rsid w:val="00AD6C6A"/>
    <w:rsid w:val="00B11917"/>
    <w:rsid w:val="00B13607"/>
    <w:rsid w:val="00B437EB"/>
    <w:rsid w:val="00B457A1"/>
    <w:rsid w:val="00B52AEE"/>
    <w:rsid w:val="00B536D4"/>
    <w:rsid w:val="00B60114"/>
    <w:rsid w:val="00B63AC3"/>
    <w:rsid w:val="00B67C83"/>
    <w:rsid w:val="00B76E1F"/>
    <w:rsid w:val="00B911A8"/>
    <w:rsid w:val="00B9407D"/>
    <w:rsid w:val="00BA1705"/>
    <w:rsid w:val="00BD352D"/>
    <w:rsid w:val="00BD4F15"/>
    <w:rsid w:val="00BE44FE"/>
    <w:rsid w:val="00C02138"/>
    <w:rsid w:val="00C049E9"/>
    <w:rsid w:val="00C1257B"/>
    <w:rsid w:val="00C17805"/>
    <w:rsid w:val="00C25E50"/>
    <w:rsid w:val="00C73D4B"/>
    <w:rsid w:val="00CA302D"/>
    <w:rsid w:val="00CA66C4"/>
    <w:rsid w:val="00CA7EC3"/>
    <w:rsid w:val="00CC64C5"/>
    <w:rsid w:val="00CC7E66"/>
    <w:rsid w:val="00D06890"/>
    <w:rsid w:val="00D06C37"/>
    <w:rsid w:val="00D11AE4"/>
    <w:rsid w:val="00D17D78"/>
    <w:rsid w:val="00D40F7B"/>
    <w:rsid w:val="00D46595"/>
    <w:rsid w:val="00D54C8D"/>
    <w:rsid w:val="00D5667D"/>
    <w:rsid w:val="00D6605C"/>
    <w:rsid w:val="00D81992"/>
    <w:rsid w:val="00D925E6"/>
    <w:rsid w:val="00DA0B43"/>
    <w:rsid w:val="00DA2D5D"/>
    <w:rsid w:val="00DB5EDD"/>
    <w:rsid w:val="00DC4EE6"/>
    <w:rsid w:val="00DC7809"/>
    <w:rsid w:val="00E00051"/>
    <w:rsid w:val="00E63EE4"/>
    <w:rsid w:val="00E76D52"/>
    <w:rsid w:val="00E80D91"/>
    <w:rsid w:val="00E86149"/>
    <w:rsid w:val="00E9072A"/>
    <w:rsid w:val="00E9499F"/>
    <w:rsid w:val="00EA2039"/>
    <w:rsid w:val="00EB62D2"/>
    <w:rsid w:val="00ED0DAD"/>
    <w:rsid w:val="00ED21EF"/>
    <w:rsid w:val="00ED3C53"/>
    <w:rsid w:val="00ED5B3D"/>
    <w:rsid w:val="00ED7A2D"/>
    <w:rsid w:val="00F229CA"/>
    <w:rsid w:val="00F2592F"/>
    <w:rsid w:val="00F5778A"/>
    <w:rsid w:val="00F739FD"/>
    <w:rsid w:val="00F85C78"/>
    <w:rsid w:val="00F9392D"/>
    <w:rsid w:val="00FA113D"/>
    <w:rsid w:val="00FB494A"/>
    <w:rsid w:val="00FC4986"/>
    <w:rsid w:val="00FC5AB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6EC76830"/>
  <w15:docId w15:val="{DE1CEF84-3E81-45EE-892F-1B34743BE1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Pr>
      <w:sz w:val="24"/>
      <w:szCs w:val="24"/>
    </w:rPr>
  </w:style>
  <w:style w:type="paragraph" w:styleId="Kop2">
    <w:name w:val="heading 2"/>
    <w:basedOn w:val="Standaard"/>
    <w:next w:val="Standaard"/>
    <w:qFormat/>
    <w:rsid w:val="003421BF"/>
    <w:pPr>
      <w:keepNext/>
      <w:jc w:val="center"/>
      <w:outlineLvl w:val="1"/>
    </w:pPr>
    <w:rPr>
      <w:rFonts w:ascii="Univers" w:hAnsi="Univers" w:cs="Univers"/>
      <w:b/>
      <w:bCs/>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rsid w:val="00142877"/>
    <w:pPr>
      <w:tabs>
        <w:tab w:val="center" w:pos="4536"/>
        <w:tab w:val="right" w:pos="9072"/>
      </w:tabs>
    </w:pPr>
  </w:style>
  <w:style w:type="paragraph" w:styleId="Voettekst">
    <w:name w:val="footer"/>
    <w:basedOn w:val="Standaard"/>
    <w:link w:val="VoettekstChar"/>
    <w:uiPriority w:val="99"/>
    <w:rsid w:val="00142877"/>
    <w:pPr>
      <w:tabs>
        <w:tab w:val="center" w:pos="4536"/>
        <w:tab w:val="right" w:pos="9072"/>
      </w:tabs>
    </w:pPr>
  </w:style>
  <w:style w:type="paragraph" w:customStyle="1" w:styleId="BasicParagraph">
    <w:name w:val="[Basic Paragraph]"/>
    <w:basedOn w:val="Standaard"/>
    <w:uiPriority w:val="99"/>
    <w:rsid w:val="00833AE5"/>
    <w:pPr>
      <w:autoSpaceDE w:val="0"/>
      <w:autoSpaceDN w:val="0"/>
      <w:adjustRightInd w:val="0"/>
      <w:spacing w:line="288" w:lineRule="auto"/>
      <w:textAlignment w:val="center"/>
    </w:pPr>
    <w:rPr>
      <w:color w:val="000000"/>
      <w:lang w:val="en-GB"/>
    </w:rPr>
  </w:style>
  <w:style w:type="paragraph" w:customStyle="1" w:styleId="stlPostadres">
    <w:name w:val="stlPostadres"/>
    <w:basedOn w:val="Standaard"/>
    <w:rsid w:val="0078285E"/>
    <w:pPr>
      <w:spacing w:before="20" w:line="280" w:lineRule="exact"/>
    </w:pPr>
    <w:rPr>
      <w:rFonts w:ascii="Verdana" w:hAnsi="Verdana"/>
      <w:sz w:val="12"/>
      <w:szCs w:val="12"/>
    </w:rPr>
  </w:style>
  <w:style w:type="paragraph" w:styleId="Ballontekst">
    <w:name w:val="Balloon Text"/>
    <w:basedOn w:val="Standaard"/>
    <w:semiHidden/>
    <w:rsid w:val="0078285E"/>
    <w:rPr>
      <w:rFonts w:ascii="Tahoma" w:hAnsi="Tahoma" w:cs="Tahoma"/>
      <w:sz w:val="16"/>
      <w:szCs w:val="16"/>
    </w:rPr>
  </w:style>
  <w:style w:type="paragraph" w:styleId="Tekstzonderopmaak">
    <w:name w:val="Plain Text"/>
    <w:basedOn w:val="Standaard"/>
    <w:rsid w:val="00207632"/>
    <w:pPr>
      <w:spacing w:line="280" w:lineRule="atLeast"/>
    </w:pPr>
    <w:rPr>
      <w:rFonts w:ascii="Courier New" w:hAnsi="Courier New" w:cs="Courier New"/>
      <w:sz w:val="20"/>
      <w:szCs w:val="20"/>
    </w:rPr>
  </w:style>
  <w:style w:type="character" w:customStyle="1" w:styleId="VoettekstChar">
    <w:name w:val="Voettekst Char"/>
    <w:basedOn w:val="Standaardalinea-lettertype"/>
    <w:link w:val="Voettekst"/>
    <w:uiPriority w:val="99"/>
    <w:rsid w:val="00F85C78"/>
    <w:rPr>
      <w:sz w:val="24"/>
      <w:szCs w:val="24"/>
    </w:rPr>
  </w:style>
  <w:style w:type="table" w:styleId="Tabelraster">
    <w:name w:val="Table Grid"/>
    <w:basedOn w:val="Standaardtabel"/>
    <w:uiPriority w:val="39"/>
    <w:rsid w:val="00B457A1"/>
    <w:rPr>
      <w:rFonts w:asciiTheme="minorHAnsi" w:eastAsiaTheme="minorHAnsi" w:hAnsiTheme="minorHAnsi" w:cstheme="minorBid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B457A1"/>
    <w:pPr>
      <w:spacing w:after="160" w:line="259" w:lineRule="auto"/>
      <w:ind w:left="720"/>
      <w:contextualSpacing/>
    </w:pPr>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balo\Bureaublad\Briefpapier%20Focus%20met%20logo.dot"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B377A5-2C7E-4EC2-8333-BDAA673947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Briefpapier Focus met logo</Template>
  <TotalTime>0</TotalTime>
  <Pages>2</Pages>
  <Words>248</Words>
  <Characters>1274</Characters>
  <Application>Microsoft Office Word</Application>
  <DocSecurity>0</DocSecurity>
  <Lines>10</Lines>
  <Paragraphs>3</Paragraphs>
  <ScaleCrop>false</ScaleCrop>
  <HeadingPairs>
    <vt:vector size="2" baseType="variant">
      <vt:variant>
        <vt:lpstr>Titel</vt:lpstr>
      </vt:variant>
      <vt:variant>
        <vt:i4>1</vt:i4>
      </vt:variant>
    </vt:vector>
  </HeadingPairs>
  <TitlesOfParts>
    <vt:vector size="1" baseType="lpstr">
      <vt:lpstr>Postbus 89 2990 AB  Barendrecht</vt:lpstr>
    </vt:vector>
  </TitlesOfParts>
  <Company>CSG Calvijn</Company>
  <LinksUpToDate>false</LinksUpToDate>
  <CharactersWithSpaces>1519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Postbus 89 2990 AB  Barendrecht</dc:title>
  <dc:creator>balo</dc:creator>
  <cp:lastModifiedBy>Blaazer, V.</cp:lastModifiedBy>
  <cp:revision>2</cp:revision>
  <cp:lastPrinted>2016-11-07T12:34:00Z</cp:lastPrinted>
  <dcterms:created xsi:type="dcterms:W3CDTF">2019-05-09T08:46:00Z</dcterms:created>
  <dcterms:modified xsi:type="dcterms:W3CDTF">2019-05-09T08:46:00Z</dcterms:modified>
</cp:coreProperties>
</file>