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044F" w:rsidRDefault="00B6044F">
      <w:r>
        <w:rPr>
          <w:noProof/>
          <w:lang w:eastAsia="nl-NL"/>
        </w:rPr>
        <w:drawing>
          <wp:inline distT="0" distB="0" distL="0" distR="0">
            <wp:extent cx="5760720" cy="5404485"/>
            <wp:effectExtent l="0" t="0" r="0" b="571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54EFB9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0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Default="00B6044F" w:rsidP="00B6044F"/>
    <w:p w:rsidR="001B5526" w:rsidRDefault="001B5526" w:rsidP="00B6044F"/>
    <w:p w:rsidR="00B6044F" w:rsidRDefault="00B6044F" w:rsidP="00B6044F"/>
    <w:p w:rsidR="00B6044F" w:rsidRDefault="00B6044F" w:rsidP="00B6044F"/>
    <w:p w:rsidR="00B6044F" w:rsidRDefault="00B6044F">
      <w:r>
        <w:br w:type="page"/>
      </w:r>
    </w:p>
    <w:p w:rsidR="00B6044F" w:rsidRDefault="00B6044F" w:rsidP="00B6044F">
      <w:r>
        <w:rPr>
          <w:noProof/>
          <w:lang w:eastAsia="nl-NL"/>
        </w:rPr>
        <w:lastRenderedPageBreak/>
        <w:drawing>
          <wp:inline distT="0" distB="0" distL="0" distR="0">
            <wp:extent cx="5760720" cy="5114925"/>
            <wp:effectExtent l="0" t="0" r="0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4545A0D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1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Pr="00B6044F" w:rsidRDefault="00B6044F" w:rsidP="00B6044F"/>
    <w:p w:rsidR="00B6044F" w:rsidRDefault="00B6044F" w:rsidP="00B6044F"/>
    <w:p w:rsidR="00B6044F" w:rsidRDefault="00B6044F"/>
    <w:p w:rsidR="00B6044F" w:rsidRDefault="00B6044F"/>
    <w:p w:rsidR="00B6044F" w:rsidRDefault="00B6044F"/>
    <w:p w:rsidR="00B6044F" w:rsidRDefault="00B6044F">
      <w:r>
        <w:rPr>
          <w:noProof/>
          <w:lang w:eastAsia="nl-NL"/>
        </w:rPr>
        <w:lastRenderedPageBreak/>
        <w:drawing>
          <wp:inline distT="0" distB="0" distL="0" distR="0" wp14:anchorId="253212C4" wp14:editId="0D06AE84">
            <wp:extent cx="5760720" cy="501396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54E6A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1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p w:rsidR="00B6044F" w:rsidRPr="00B6044F" w:rsidRDefault="00B6044F" w:rsidP="00B6044F">
      <w:r>
        <w:rPr>
          <w:noProof/>
          <w:lang w:eastAsia="nl-NL"/>
        </w:rPr>
        <w:lastRenderedPageBreak/>
        <w:drawing>
          <wp:inline distT="0" distB="0" distL="0" distR="0">
            <wp:extent cx="5760720" cy="2411095"/>
            <wp:effectExtent l="0" t="0" r="0" b="825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549C63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6044F" w:rsidRPr="00B6044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044F"/>
    <w:rsid w:val="001B5526"/>
    <w:rsid w:val="00B60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93917A"/>
  <w15:chartTrackingRefBased/>
  <w15:docId w15:val="{CCD838A0-3FCC-4B3A-A715-2E88EB763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Cs w:val="22"/>
        <w:lang w:val="nl-NL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tmp"/><Relationship Id="rId4" Type="http://schemas.openxmlformats.org/officeDocument/2006/relationships/image" Target="media/image1.tmp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972148A1</Template>
  <TotalTime>3</TotalTime>
  <Pages>4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Regien Mendel - ten Napel</dc:creator>
  <cp:keywords/>
  <dc:description/>
  <cp:lastModifiedBy>Regien Mendel - ten Napel</cp:lastModifiedBy>
  <cp:revision>1</cp:revision>
  <dcterms:created xsi:type="dcterms:W3CDTF">2018-03-28T12:09:00Z</dcterms:created>
  <dcterms:modified xsi:type="dcterms:W3CDTF">2018-03-28T12:12:00Z</dcterms:modified>
</cp:coreProperties>
</file>