
<file path=[Content_Types].xml><?xml version="1.0" encoding="utf-8"?>
<Types xmlns="http://schemas.openxmlformats.org/package/2006/content-types">
  <Default Extension="tmp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A68E8" w:rsidRDefault="001A68E8">
      <w:r>
        <w:rPr>
          <w:noProof/>
          <w:lang w:eastAsia="nl-NL"/>
        </w:rPr>
        <w:drawing>
          <wp:inline distT="0" distB="0" distL="0" distR="0">
            <wp:extent cx="5760720" cy="5198745"/>
            <wp:effectExtent l="0" t="0" r="0" b="1905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6C48EA4.tmp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198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A68E8" w:rsidRPr="001A68E8" w:rsidRDefault="001A68E8" w:rsidP="001A68E8"/>
    <w:p w:rsidR="001A68E8" w:rsidRPr="001A68E8" w:rsidRDefault="001A68E8" w:rsidP="001A68E8"/>
    <w:p w:rsidR="001A68E8" w:rsidRDefault="001A68E8" w:rsidP="001A68E8"/>
    <w:p w:rsidR="001B5526" w:rsidRDefault="001B5526" w:rsidP="001A68E8"/>
    <w:p w:rsidR="001A68E8" w:rsidRDefault="001A68E8" w:rsidP="001A68E8"/>
    <w:p w:rsidR="001A68E8" w:rsidRDefault="001A68E8" w:rsidP="001A68E8">
      <w:r>
        <w:rPr>
          <w:noProof/>
          <w:lang w:eastAsia="nl-NL"/>
        </w:rPr>
        <w:lastRenderedPageBreak/>
        <w:drawing>
          <wp:inline distT="0" distB="0" distL="0" distR="0">
            <wp:extent cx="5760720" cy="4798060"/>
            <wp:effectExtent l="0" t="0" r="0" b="2540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6C4F8A9.tmp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798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A68E8" w:rsidRPr="001A68E8" w:rsidRDefault="001A68E8" w:rsidP="001A68E8"/>
    <w:p w:rsidR="001A68E8" w:rsidRPr="001A68E8" w:rsidRDefault="001A68E8" w:rsidP="001A68E8"/>
    <w:p w:rsidR="001A68E8" w:rsidRPr="001A68E8" w:rsidRDefault="001A68E8" w:rsidP="001A68E8"/>
    <w:p w:rsidR="001A68E8" w:rsidRDefault="001A68E8" w:rsidP="001A68E8"/>
    <w:p w:rsidR="001A68E8" w:rsidRDefault="001A68E8">
      <w:r>
        <w:br w:type="page"/>
      </w:r>
    </w:p>
    <w:p w:rsidR="001A68E8" w:rsidRDefault="001A68E8" w:rsidP="001A68E8">
      <w:r>
        <w:rPr>
          <w:noProof/>
          <w:lang w:eastAsia="nl-NL"/>
        </w:rPr>
        <w:lastRenderedPageBreak/>
        <w:drawing>
          <wp:inline distT="0" distB="0" distL="0" distR="0">
            <wp:extent cx="5760720" cy="5015865"/>
            <wp:effectExtent l="0" t="0" r="0" b="0"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6C41A66.tmp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015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A68E8" w:rsidRPr="001A68E8" w:rsidRDefault="001A68E8" w:rsidP="001A68E8"/>
    <w:p w:rsidR="001A68E8" w:rsidRPr="001A68E8" w:rsidRDefault="001A68E8" w:rsidP="001A68E8"/>
    <w:p w:rsidR="001A68E8" w:rsidRPr="001A68E8" w:rsidRDefault="001A68E8" w:rsidP="001A68E8"/>
    <w:p w:rsidR="001A68E8" w:rsidRPr="001A68E8" w:rsidRDefault="001A68E8" w:rsidP="001A68E8"/>
    <w:p w:rsidR="001A68E8" w:rsidRDefault="001A68E8" w:rsidP="001A68E8"/>
    <w:p w:rsidR="001A68E8" w:rsidRDefault="001A68E8" w:rsidP="001A68E8"/>
    <w:p w:rsidR="001A68E8" w:rsidRDefault="001A68E8" w:rsidP="001A68E8"/>
    <w:p w:rsidR="001A68E8" w:rsidRPr="001A68E8" w:rsidRDefault="001A68E8" w:rsidP="001A68E8">
      <w:bookmarkStart w:id="0" w:name="_GoBack"/>
      <w:r>
        <w:rPr>
          <w:noProof/>
          <w:lang w:eastAsia="nl-NL"/>
        </w:rPr>
        <w:lastRenderedPageBreak/>
        <w:drawing>
          <wp:inline distT="0" distB="0" distL="0" distR="0">
            <wp:extent cx="5760720" cy="4738370"/>
            <wp:effectExtent l="0" t="0" r="0" b="5080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6C47161.tmp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738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1A68E8" w:rsidRPr="001A68E8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A68E8"/>
    <w:rsid w:val="001A68E8"/>
    <w:rsid w:val="001B55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75864C4"/>
  <w15:chartTrackingRefBased/>
  <w15:docId w15:val="{1E56F571-09AB-4364-98F0-6913883326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Theme="minorHAnsi" w:hAnsi="Arial" w:cstheme="minorBidi"/>
        <w:szCs w:val="22"/>
        <w:lang w:val="nl-NL" w:eastAsia="en-US" w:bidi="ar-SA"/>
      </w:rPr>
    </w:rPrDefault>
    <w:pPrDefault>
      <w:pPr>
        <w:spacing w:after="16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tmp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tmp"/><Relationship Id="rId5" Type="http://schemas.openxmlformats.org/officeDocument/2006/relationships/image" Target="media/image2.tmp"/><Relationship Id="rId4" Type="http://schemas.openxmlformats.org/officeDocument/2006/relationships/image" Target="media/image1.tmp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CED00C9F</Template>
  <TotalTime>3</TotalTime>
  <Pages>4</Pages>
  <Words>4</Words>
  <Characters>22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Regien Mendel - ten Napel</dc:creator>
  <cp:keywords/>
  <dc:description/>
  <cp:lastModifiedBy>Regien Mendel - ten Napel</cp:lastModifiedBy>
  <cp:revision>1</cp:revision>
  <dcterms:created xsi:type="dcterms:W3CDTF">2018-03-28T11:17:00Z</dcterms:created>
  <dcterms:modified xsi:type="dcterms:W3CDTF">2018-03-28T11:20:00Z</dcterms:modified>
</cp:coreProperties>
</file>