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2E35" w:rsidRDefault="00042E35">
      <w:r>
        <w:rPr>
          <w:noProof/>
          <w:lang w:eastAsia="nl-NL"/>
        </w:rPr>
        <w:drawing>
          <wp:inline distT="0" distB="0" distL="0" distR="0">
            <wp:extent cx="5760720" cy="531558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CC68D8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1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E35" w:rsidRPr="00042E35" w:rsidRDefault="00042E35" w:rsidP="00042E35"/>
    <w:p w:rsidR="00042E35" w:rsidRPr="00042E35" w:rsidRDefault="00042E35" w:rsidP="00042E35"/>
    <w:p w:rsidR="00042E35" w:rsidRPr="00042E35" w:rsidRDefault="00042E35" w:rsidP="00042E35"/>
    <w:p w:rsidR="00042E35" w:rsidRPr="00042E35" w:rsidRDefault="00042E35" w:rsidP="00042E35"/>
    <w:p w:rsidR="00042E35" w:rsidRPr="00042E35" w:rsidRDefault="00042E35" w:rsidP="00042E35"/>
    <w:p w:rsidR="00042E35" w:rsidRDefault="00042E35" w:rsidP="00042E35"/>
    <w:p w:rsidR="00042E35" w:rsidRDefault="00042E35">
      <w:r>
        <w:br w:type="page"/>
      </w:r>
    </w:p>
    <w:p w:rsidR="00237423" w:rsidRDefault="00042E35" w:rsidP="00042E35">
      <w:pPr>
        <w:ind w:firstLine="708"/>
      </w:pPr>
      <w:r>
        <w:rPr>
          <w:noProof/>
          <w:lang w:eastAsia="nl-NL"/>
        </w:rPr>
        <w:lastRenderedPageBreak/>
        <w:drawing>
          <wp:inline distT="0" distB="0" distL="0" distR="0">
            <wp:extent cx="5760720" cy="5022215"/>
            <wp:effectExtent l="0" t="0" r="0" b="698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CC651B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2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Default="00237423" w:rsidP="00237423"/>
    <w:p w:rsidR="00237423" w:rsidRDefault="00237423">
      <w:r>
        <w:br w:type="page"/>
      </w:r>
    </w:p>
    <w:p w:rsidR="00237423" w:rsidRDefault="00237423" w:rsidP="00237423">
      <w:pPr>
        <w:ind w:firstLine="708"/>
      </w:pPr>
    </w:p>
    <w:p w:rsidR="00237423" w:rsidRDefault="00237423" w:rsidP="00237423">
      <w:pPr>
        <w:ind w:firstLine="708"/>
      </w:pPr>
      <w:r>
        <w:rPr>
          <w:noProof/>
          <w:lang w:eastAsia="nl-NL"/>
        </w:rPr>
        <w:drawing>
          <wp:inline distT="0" distB="0" distL="0" distR="0">
            <wp:extent cx="5760720" cy="4817110"/>
            <wp:effectExtent l="0" t="0" r="0" b="254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CC1EC3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Pr="00237423" w:rsidRDefault="00237423" w:rsidP="00237423"/>
    <w:p w:rsidR="00237423" w:rsidRDefault="00237423" w:rsidP="00237423"/>
    <w:p w:rsidR="00237423" w:rsidRDefault="00237423" w:rsidP="00237423">
      <w:pPr>
        <w:tabs>
          <w:tab w:val="left" w:pos="1935"/>
        </w:tabs>
      </w:pPr>
      <w:r>
        <w:tab/>
      </w:r>
    </w:p>
    <w:p w:rsidR="00237423" w:rsidRDefault="00237423">
      <w:r>
        <w:br w:type="page"/>
      </w:r>
    </w:p>
    <w:p w:rsidR="001B5526" w:rsidRPr="00237423" w:rsidRDefault="00237423" w:rsidP="00237423">
      <w:pPr>
        <w:tabs>
          <w:tab w:val="left" w:pos="1935"/>
        </w:tabs>
      </w:pPr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5760720" cy="5026660"/>
            <wp:effectExtent l="0" t="0" r="0" b="254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CCC516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2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B5526" w:rsidRPr="002374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2E35" w:rsidRDefault="00042E35" w:rsidP="00042E35">
      <w:pPr>
        <w:spacing w:after="0" w:line="240" w:lineRule="auto"/>
      </w:pPr>
      <w:r>
        <w:separator/>
      </w:r>
    </w:p>
  </w:endnote>
  <w:endnote w:type="continuationSeparator" w:id="0">
    <w:p w:rsidR="00042E35" w:rsidRDefault="00042E35" w:rsidP="00042E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2E35" w:rsidRDefault="00042E35" w:rsidP="00042E35">
      <w:pPr>
        <w:spacing w:after="0" w:line="240" w:lineRule="auto"/>
      </w:pPr>
      <w:r>
        <w:separator/>
      </w:r>
    </w:p>
  </w:footnote>
  <w:footnote w:type="continuationSeparator" w:id="0">
    <w:p w:rsidR="00042E35" w:rsidRDefault="00042E35" w:rsidP="00042E3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E35"/>
    <w:rsid w:val="00042E35"/>
    <w:rsid w:val="001B5526"/>
    <w:rsid w:val="00237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4B0948"/>
  <w15:chartTrackingRefBased/>
  <w15:docId w15:val="{B9277D62-486E-42EF-AAD9-035C6C3249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042E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42E35"/>
  </w:style>
  <w:style w:type="paragraph" w:styleId="Voettekst">
    <w:name w:val="footer"/>
    <w:basedOn w:val="Standaard"/>
    <w:link w:val="VoettekstChar"/>
    <w:uiPriority w:val="99"/>
    <w:unhideWhenUsed/>
    <w:rsid w:val="00042E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42E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mp"/><Relationship Id="rId3" Type="http://schemas.openxmlformats.org/officeDocument/2006/relationships/webSettings" Target="webSettings.xml"/><Relationship Id="rId7" Type="http://schemas.openxmlformats.org/officeDocument/2006/relationships/image" Target="media/image2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EDE64449</Template>
  <TotalTime>0</TotalTime>
  <Pages>4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2</cp:revision>
  <dcterms:created xsi:type="dcterms:W3CDTF">2018-03-28T09:55:00Z</dcterms:created>
  <dcterms:modified xsi:type="dcterms:W3CDTF">2018-03-28T09:55:00Z</dcterms:modified>
</cp:coreProperties>
</file>