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7218" w:rsidRDefault="00D87218">
      <w:bookmarkStart w:id="0" w:name="_GoBack"/>
      <w:r>
        <w:rPr>
          <w:noProof/>
          <w:lang w:eastAsia="nl-NL"/>
        </w:rPr>
        <w:drawing>
          <wp:inline distT="0" distB="0" distL="0" distR="0">
            <wp:extent cx="5760720" cy="461518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8087424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1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Default="00D87218" w:rsidP="00D87218"/>
    <w:p w:rsidR="00D87218" w:rsidRDefault="00D87218">
      <w:r>
        <w:br w:type="page"/>
      </w:r>
    </w:p>
    <w:p w:rsidR="00D87218" w:rsidRDefault="00D87218" w:rsidP="00D87218">
      <w:r>
        <w:rPr>
          <w:noProof/>
          <w:lang w:eastAsia="nl-NL"/>
        </w:rPr>
        <w:lastRenderedPageBreak/>
        <w:drawing>
          <wp:inline distT="0" distB="0" distL="0" distR="0">
            <wp:extent cx="5760720" cy="4546600"/>
            <wp:effectExtent l="0" t="0" r="0" b="635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8082778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4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Default="00D87218" w:rsidP="00D87218"/>
    <w:p w:rsidR="00D87218" w:rsidRDefault="00D87218">
      <w:r>
        <w:br w:type="page"/>
      </w:r>
    </w:p>
    <w:p w:rsidR="00D87218" w:rsidRDefault="00D87218" w:rsidP="00D87218">
      <w:pPr>
        <w:ind w:firstLine="708"/>
      </w:pPr>
      <w:r>
        <w:rPr>
          <w:noProof/>
          <w:lang w:eastAsia="nl-NL"/>
        </w:rPr>
        <w:lastRenderedPageBreak/>
        <w:drawing>
          <wp:inline distT="0" distB="0" distL="0" distR="0">
            <wp:extent cx="5760720" cy="507619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80892B6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218" w:rsidRPr="00D87218" w:rsidRDefault="00D87218" w:rsidP="00D87218"/>
    <w:p w:rsidR="00D87218" w:rsidRDefault="00D87218" w:rsidP="00D87218"/>
    <w:p w:rsidR="00D87218" w:rsidRDefault="00D87218">
      <w:r>
        <w:br w:type="page"/>
      </w:r>
    </w:p>
    <w:p w:rsidR="00D87218" w:rsidRDefault="00D87218" w:rsidP="00D87218">
      <w:r>
        <w:rPr>
          <w:noProof/>
          <w:lang w:eastAsia="nl-NL"/>
        </w:rPr>
        <w:lastRenderedPageBreak/>
        <w:drawing>
          <wp:inline distT="0" distB="0" distL="0" distR="0">
            <wp:extent cx="5760720" cy="5192395"/>
            <wp:effectExtent l="0" t="0" r="0" b="825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8082236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9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Pr="00D87218" w:rsidRDefault="00D87218" w:rsidP="00D87218"/>
    <w:p w:rsidR="00D87218" w:rsidRDefault="00D87218" w:rsidP="00D87218"/>
    <w:p w:rsidR="00D87218" w:rsidRDefault="00D87218" w:rsidP="00D87218"/>
    <w:p w:rsidR="00D87218" w:rsidRDefault="00D87218">
      <w:r>
        <w:br w:type="page"/>
      </w:r>
    </w:p>
    <w:p w:rsidR="001662B9" w:rsidRDefault="001662B9" w:rsidP="00D87218">
      <w:r>
        <w:rPr>
          <w:noProof/>
          <w:lang w:eastAsia="nl-NL"/>
        </w:rPr>
        <w:lastRenderedPageBreak/>
        <w:drawing>
          <wp:inline distT="0" distB="0" distL="0" distR="0">
            <wp:extent cx="5760720" cy="518541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8087CFB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8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2B9" w:rsidRPr="001662B9" w:rsidRDefault="001662B9" w:rsidP="001662B9"/>
    <w:p w:rsidR="001662B9" w:rsidRPr="001662B9" w:rsidRDefault="001662B9" w:rsidP="001662B9"/>
    <w:p w:rsidR="001662B9" w:rsidRPr="001662B9" w:rsidRDefault="001662B9" w:rsidP="001662B9"/>
    <w:p w:rsidR="001662B9" w:rsidRDefault="001662B9" w:rsidP="001662B9"/>
    <w:p w:rsidR="001662B9" w:rsidRDefault="001662B9">
      <w:r>
        <w:br w:type="page"/>
      </w:r>
    </w:p>
    <w:p w:rsidR="001662B9" w:rsidRDefault="001662B9" w:rsidP="001662B9">
      <w:r>
        <w:rPr>
          <w:noProof/>
          <w:lang w:eastAsia="nl-NL"/>
        </w:rPr>
        <w:lastRenderedPageBreak/>
        <w:drawing>
          <wp:inline distT="0" distB="0" distL="0" distR="0">
            <wp:extent cx="5760720" cy="5333365"/>
            <wp:effectExtent l="0" t="0" r="0" b="63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808D1A4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3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2B9" w:rsidRPr="001662B9" w:rsidRDefault="001662B9" w:rsidP="001662B9"/>
    <w:p w:rsidR="001662B9" w:rsidRPr="001662B9" w:rsidRDefault="001662B9" w:rsidP="001662B9"/>
    <w:p w:rsidR="001662B9" w:rsidRPr="001662B9" w:rsidRDefault="001662B9" w:rsidP="001662B9"/>
    <w:p w:rsidR="001662B9" w:rsidRPr="001662B9" w:rsidRDefault="001662B9" w:rsidP="001662B9"/>
    <w:p w:rsidR="001662B9" w:rsidRPr="001662B9" w:rsidRDefault="001662B9" w:rsidP="001662B9"/>
    <w:p w:rsidR="001662B9" w:rsidRPr="001662B9" w:rsidRDefault="001662B9" w:rsidP="001662B9"/>
    <w:p w:rsidR="001662B9" w:rsidRDefault="001662B9" w:rsidP="001662B9"/>
    <w:p w:rsidR="001662B9" w:rsidRDefault="001662B9">
      <w:r>
        <w:br w:type="page"/>
      </w:r>
    </w:p>
    <w:p w:rsidR="001662B9" w:rsidRDefault="001662B9" w:rsidP="001662B9">
      <w:r>
        <w:rPr>
          <w:noProof/>
          <w:lang w:eastAsia="nl-NL"/>
        </w:rPr>
        <w:lastRenderedPageBreak/>
        <w:drawing>
          <wp:inline distT="0" distB="0" distL="0" distR="0">
            <wp:extent cx="5760720" cy="4769485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8088F96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6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2B9" w:rsidRPr="001662B9" w:rsidRDefault="001662B9" w:rsidP="001662B9"/>
    <w:p w:rsidR="001662B9" w:rsidRPr="001662B9" w:rsidRDefault="001662B9" w:rsidP="001662B9"/>
    <w:p w:rsidR="001662B9" w:rsidRPr="001662B9" w:rsidRDefault="001662B9" w:rsidP="001662B9"/>
    <w:p w:rsidR="001662B9" w:rsidRPr="001662B9" w:rsidRDefault="001662B9" w:rsidP="001662B9"/>
    <w:p w:rsidR="001662B9" w:rsidRPr="001662B9" w:rsidRDefault="001662B9" w:rsidP="001662B9"/>
    <w:p w:rsidR="001662B9" w:rsidRDefault="001662B9" w:rsidP="001662B9"/>
    <w:p w:rsidR="001662B9" w:rsidRDefault="001662B9">
      <w:r>
        <w:br w:type="page"/>
      </w:r>
    </w:p>
    <w:p w:rsidR="001B5526" w:rsidRPr="001662B9" w:rsidRDefault="001662B9" w:rsidP="001662B9">
      <w:r>
        <w:rPr>
          <w:noProof/>
          <w:lang w:eastAsia="nl-NL"/>
        </w:rPr>
        <w:lastRenderedPageBreak/>
        <w:drawing>
          <wp:inline distT="0" distB="0" distL="0" distR="0">
            <wp:extent cx="5760720" cy="4927600"/>
            <wp:effectExtent l="0" t="0" r="0" b="635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80836A5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2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B5526" w:rsidRPr="001662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7218"/>
    <w:rsid w:val="001662B9"/>
    <w:rsid w:val="001B5526"/>
    <w:rsid w:val="00D87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67C0D14-2CDB-4D2E-83CE-C281A79206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Cs w:val="22"/>
        <w:lang w:val="nl-NL" w:eastAsia="en-US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image" Target="media/image8.tmp"/><Relationship Id="rId5" Type="http://schemas.openxmlformats.org/officeDocument/2006/relationships/image" Target="media/image2.tmp"/><Relationship Id="rId10" Type="http://schemas.openxmlformats.org/officeDocument/2006/relationships/image" Target="media/image7.tmp"/><Relationship Id="rId4" Type="http://schemas.openxmlformats.org/officeDocument/2006/relationships/image" Target="media/image1.tmp"/><Relationship Id="rId9" Type="http://schemas.openxmlformats.org/officeDocument/2006/relationships/image" Target="media/image6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484C908A</Template>
  <TotalTime>48</TotalTime>
  <Pages>8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Regien Mendel - ten Napel</dc:creator>
  <cp:keywords/>
  <dc:description/>
  <cp:lastModifiedBy>Regien Mendel - ten Napel</cp:lastModifiedBy>
  <cp:revision>1</cp:revision>
  <dcterms:created xsi:type="dcterms:W3CDTF">2018-03-28T10:27:00Z</dcterms:created>
  <dcterms:modified xsi:type="dcterms:W3CDTF">2018-03-28T11:15:00Z</dcterms:modified>
</cp:coreProperties>
</file>