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E15" w:rsidRDefault="004B0E15"/>
    <w:tbl>
      <w:tblPr>
        <w:tblW w:w="9915" w:type="dxa"/>
        <w:tblInd w:w="-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15"/>
      </w:tblGrid>
      <w:tr w:rsidR="004B0E15" w:rsidTr="004B0E15">
        <w:trPr>
          <w:trHeight w:val="1035"/>
        </w:trPr>
        <w:tc>
          <w:tcPr>
            <w:tcW w:w="9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0E15" w:rsidRDefault="004B0E15">
            <w:pPr>
              <w:ind w:left="113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Voor deze module fictie 1 deel 2 heb je 4 lessen.</w:t>
            </w:r>
          </w:p>
          <w:p w:rsidR="004B0E15" w:rsidRDefault="004B0E15">
            <w:pPr>
              <w:ind w:left="113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Kijk in de agenda van Magister wanneer dit deel geüpload moet zijn.</w:t>
            </w:r>
          </w:p>
        </w:tc>
      </w:tr>
    </w:tbl>
    <w:p w:rsidR="004B0E15" w:rsidRDefault="004B0E15" w:rsidP="004B0E15">
      <w:pPr>
        <w:jc w:val="center"/>
        <w:rPr>
          <w:noProof/>
          <w:color w:val="0000FF"/>
        </w:rPr>
      </w:pPr>
    </w:p>
    <w:p w:rsidR="004B0E15" w:rsidRDefault="004B0E15" w:rsidP="004B0E15">
      <w:pPr>
        <w:jc w:val="center"/>
      </w:pPr>
      <w:bookmarkStart w:id="0" w:name="_GoBack"/>
      <w:r>
        <w:rPr>
          <w:noProof/>
          <w:lang w:eastAsia="nl-NL"/>
        </w:rPr>
        <w:drawing>
          <wp:inline distT="0" distB="0" distL="0" distR="0" wp14:anchorId="7A8C98F2" wp14:editId="7ED46FC0">
            <wp:extent cx="3771725" cy="2862470"/>
            <wp:effectExtent l="0" t="0" r="63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3393" r="12529"/>
                    <a:stretch/>
                  </pic:blipFill>
                  <pic:spPr bwMode="auto">
                    <a:xfrm>
                      <a:off x="0" y="0"/>
                      <a:ext cx="3771369" cy="286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5722F2" w:rsidRDefault="005722F2" w:rsidP="005722F2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212"/>
      </w:tblGrid>
      <w:tr w:rsidR="00236C26" w:rsidRPr="004B0E15" w:rsidTr="004B0E15">
        <w:tc>
          <w:tcPr>
            <w:tcW w:w="9212" w:type="dxa"/>
          </w:tcPr>
          <w:p w:rsidR="00236C26" w:rsidRPr="004B0E15" w:rsidRDefault="00236C26" w:rsidP="00236C26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Werkdocument van:</w:t>
            </w: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236C26">
            <w:pPr>
              <w:pStyle w:val="Geenafstand"/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Ik werk samen met:</w:t>
            </w: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CF0D39">
            <w:pPr>
              <w:pStyle w:val="Geenafstand"/>
              <w:rPr>
                <w:rFonts w:ascii="Arial" w:hAnsi="Arial" w:cs="Arial"/>
                <w:szCs w:val="24"/>
              </w:rPr>
            </w:pP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236C26">
            <w:pPr>
              <w:pStyle w:val="Geenafstand"/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Wij lezen hoofdstuk</w:t>
            </w:r>
            <w:r w:rsidR="004B0E15">
              <w:rPr>
                <w:rFonts w:ascii="Arial" w:hAnsi="Arial" w:cs="Arial"/>
                <w:szCs w:val="24"/>
              </w:rPr>
              <w:t>:</w:t>
            </w: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CF0D39">
            <w:pPr>
              <w:pStyle w:val="Geenafstand"/>
              <w:rPr>
                <w:rFonts w:ascii="Arial" w:hAnsi="Arial" w:cs="Arial"/>
                <w:szCs w:val="24"/>
              </w:rPr>
            </w:pP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236C26">
            <w:pPr>
              <w:pStyle w:val="Geenafstand"/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Wij kiezen voor keuzeopdracht:</w:t>
            </w: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CF0D39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236C26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Klas: T3</w:t>
            </w:r>
          </w:p>
        </w:tc>
      </w:tr>
      <w:tr w:rsidR="00236C26" w:rsidRPr="004B0E15" w:rsidTr="004B0E15">
        <w:tc>
          <w:tcPr>
            <w:tcW w:w="9212" w:type="dxa"/>
          </w:tcPr>
          <w:p w:rsidR="00236C26" w:rsidRPr="004B0E15" w:rsidRDefault="00236C26" w:rsidP="00236C26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Docenten</w:t>
            </w:r>
            <w:r w:rsidR="004B0E15">
              <w:rPr>
                <w:rFonts w:ascii="Arial" w:hAnsi="Arial" w:cs="Arial"/>
                <w:sz w:val="24"/>
                <w:szCs w:val="24"/>
              </w:rPr>
              <w:t>:</w:t>
            </w:r>
          </w:p>
        </w:tc>
      </w:tr>
    </w:tbl>
    <w:p w:rsidR="005722F2" w:rsidRPr="004B0E15" w:rsidRDefault="005722F2" w:rsidP="005722F2">
      <w:pPr>
        <w:pStyle w:val="Geenafstand"/>
        <w:ind w:left="7"/>
        <w:rPr>
          <w:rFonts w:ascii="Arial" w:hAnsi="Arial" w:cs="Arial"/>
          <w:szCs w:val="24"/>
        </w:rPr>
      </w:pPr>
    </w:p>
    <w:p w:rsidR="005722F2" w:rsidRPr="004B0E15" w:rsidRDefault="005722F2" w:rsidP="005722F2">
      <w:pPr>
        <w:rPr>
          <w:rFonts w:ascii="Arial" w:hAnsi="Arial" w:cs="Arial"/>
          <w:sz w:val="24"/>
          <w:szCs w:val="24"/>
        </w:rPr>
      </w:pPr>
    </w:p>
    <w:p w:rsidR="005722F2" w:rsidRPr="004B0E15" w:rsidRDefault="00236C26">
      <w:pPr>
        <w:rPr>
          <w:rFonts w:ascii="Arial" w:hAnsi="Arial" w:cs="Arial"/>
          <w:b/>
          <w:sz w:val="24"/>
          <w:szCs w:val="24"/>
        </w:rPr>
      </w:pPr>
      <w:r w:rsidRPr="004B0E15">
        <w:rPr>
          <w:rFonts w:ascii="Arial" w:hAnsi="Arial" w:cs="Arial"/>
          <w:b/>
          <w:bCs/>
          <w:noProof/>
          <w:sz w:val="24"/>
          <w:szCs w:val="24"/>
          <w:lang w:eastAsia="nl-NL"/>
        </w:rPr>
        <w:drawing>
          <wp:anchor distT="0" distB="0" distL="114300" distR="114300" simplePos="0" relativeHeight="251659264" behindDoc="0" locked="0" layoutInCell="1" allowOverlap="1" wp14:anchorId="15BEDCA4" wp14:editId="5623341A">
            <wp:simplePos x="0" y="0"/>
            <wp:positionH relativeFrom="column">
              <wp:posOffset>-78105</wp:posOffset>
            </wp:positionH>
            <wp:positionV relativeFrom="paragraph">
              <wp:posOffset>313690</wp:posOffset>
            </wp:positionV>
            <wp:extent cx="639445" cy="639445"/>
            <wp:effectExtent l="0" t="0" r="8255" b="8255"/>
            <wp:wrapSquare wrapText="bothSides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63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6C26" w:rsidRPr="004B0E15" w:rsidRDefault="00236C26" w:rsidP="00236C26">
      <w:pPr>
        <w:rPr>
          <w:rFonts w:ascii="Arial" w:hAnsi="Arial" w:cs="Arial"/>
          <w:b/>
          <w:bCs/>
          <w:sz w:val="24"/>
          <w:szCs w:val="24"/>
        </w:rPr>
      </w:pPr>
    </w:p>
    <w:p w:rsidR="00236C26" w:rsidRPr="004B0E15" w:rsidRDefault="00236C26" w:rsidP="00236C26">
      <w:pPr>
        <w:rPr>
          <w:rFonts w:ascii="Arial" w:hAnsi="Arial" w:cs="Arial"/>
          <w:b/>
          <w:sz w:val="24"/>
          <w:szCs w:val="24"/>
        </w:rPr>
      </w:pPr>
      <w:r w:rsidRPr="004B0E15">
        <w:rPr>
          <w:rFonts w:ascii="Arial" w:hAnsi="Arial" w:cs="Arial"/>
          <w:b/>
          <w:bCs/>
          <w:sz w:val="24"/>
          <w:szCs w:val="24"/>
        </w:rPr>
        <w:t>Je begint altijd met de Power Point en die verwijst je, als het nodig is, naar het Werkdocument</w:t>
      </w:r>
      <w:r w:rsidRPr="004B0E15">
        <w:rPr>
          <w:rFonts w:ascii="Arial" w:hAnsi="Arial" w:cs="Arial"/>
          <w:b/>
          <w:sz w:val="24"/>
          <w:szCs w:val="24"/>
        </w:rPr>
        <w:t xml:space="preserve"> </w:t>
      </w:r>
    </w:p>
    <w:p w:rsidR="00236C26" w:rsidRPr="004B0E15" w:rsidRDefault="00236C26" w:rsidP="00236C26">
      <w:pPr>
        <w:rPr>
          <w:rFonts w:ascii="Arial" w:hAnsi="Arial" w:cs="Arial"/>
          <w:b/>
          <w:sz w:val="24"/>
          <w:szCs w:val="24"/>
        </w:rPr>
      </w:pPr>
    </w:p>
    <w:p w:rsidR="00236C26" w:rsidRPr="004B0E15" w:rsidRDefault="00236C26" w:rsidP="00236C26">
      <w:pPr>
        <w:rPr>
          <w:rFonts w:ascii="Arial" w:hAnsi="Arial" w:cs="Arial"/>
          <w:b/>
          <w:sz w:val="24"/>
          <w:szCs w:val="24"/>
        </w:rPr>
      </w:pPr>
    </w:p>
    <w:p w:rsidR="00236C26" w:rsidRPr="004B0E15" w:rsidRDefault="00236C26" w:rsidP="00236C26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4B0E15">
        <w:rPr>
          <w:rFonts w:ascii="Arial" w:hAnsi="Arial" w:cs="Arial"/>
          <w:b/>
          <w:bCs/>
          <w:sz w:val="24"/>
          <w:szCs w:val="24"/>
        </w:rPr>
        <w:lastRenderedPageBreak/>
        <w:t>Werkplan</w:t>
      </w:r>
    </w:p>
    <w:p w:rsidR="00236C26" w:rsidRPr="004B0E15" w:rsidRDefault="00236C26" w:rsidP="00236C26">
      <w:pPr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</w:p>
    <w:p w:rsidR="00236C26" w:rsidRPr="004B0E15" w:rsidRDefault="00236C26" w:rsidP="00236C26">
      <w:pPr>
        <w:spacing w:after="0" w:line="240" w:lineRule="auto"/>
        <w:rPr>
          <w:rFonts w:ascii="Arial" w:hAnsi="Arial" w:cs="Arial"/>
          <w:bCs/>
          <w:sz w:val="24"/>
          <w:szCs w:val="24"/>
        </w:rPr>
      </w:pPr>
      <w:r w:rsidRPr="004B0E15">
        <w:rPr>
          <w:rFonts w:ascii="Arial" w:hAnsi="Arial" w:cs="Arial"/>
          <w:bCs/>
          <w:sz w:val="24"/>
          <w:szCs w:val="24"/>
        </w:rPr>
        <w:t>Lees de opdrachten in het Werkdocument door en bepaal hoeveel tijd je voor de uitwerking van iedere opdracht nodig hebt:</w:t>
      </w:r>
    </w:p>
    <w:p w:rsidR="00236C26" w:rsidRPr="004B0E15" w:rsidRDefault="00236C26" w:rsidP="00236C26">
      <w:pPr>
        <w:spacing w:after="0" w:line="240" w:lineRule="auto"/>
        <w:rPr>
          <w:rFonts w:ascii="Arial" w:hAnsi="Arial" w:cs="Arial"/>
          <w:bCs/>
          <w:sz w:val="24"/>
          <w:szCs w:val="24"/>
        </w:rPr>
      </w:pPr>
    </w:p>
    <w:p w:rsidR="00236C26" w:rsidRPr="004B0E15" w:rsidRDefault="00236C26" w:rsidP="00236C26">
      <w:pPr>
        <w:spacing w:after="0" w:line="240" w:lineRule="auto"/>
        <w:rPr>
          <w:rFonts w:ascii="Arial" w:hAnsi="Arial" w:cs="Arial"/>
          <w:bCs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495"/>
        <w:gridCol w:w="2268"/>
        <w:gridCol w:w="1874"/>
      </w:tblGrid>
      <w:tr w:rsidR="00236C26" w:rsidRPr="004B0E15" w:rsidTr="00835E6E">
        <w:tc>
          <w:tcPr>
            <w:tcW w:w="9637" w:type="dxa"/>
            <w:gridSpan w:val="3"/>
            <w:shd w:val="clear" w:color="auto" w:fill="D9D9D9" w:themeFill="background1" w:themeFillShade="D9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Begin werkplan</w:t>
            </w:r>
          </w:p>
        </w:tc>
      </w:tr>
      <w:tr w:rsidR="00236C26" w:rsidRPr="004B0E15" w:rsidTr="00835E6E">
        <w:tc>
          <w:tcPr>
            <w:tcW w:w="5495" w:type="dxa"/>
            <w:shd w:val="clear" w:color="auto" w:fill="D9D9D9" w:themeFill="background1" w:themeFillShade="D9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4 lessen x 50 min = max 200 min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Tijd nodig</w:t>
            </w:r>
          </w:p>
        </w:tc>
        <w:tc>
          <w:tcPr>
            <w:tcW w:w="1874" w:type="dxa"/>
            <w:shd w:val="clear" w:color="auto" w:fill="D9D9D9" w:themeFill="background1" w:themeFillShade="D9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Gebruikte tijd</w:t>
            </w:r>
          </w:p>
        </w:tc>
      </w:tr>
      <w:tr w:rsidR="00236C26" w:rsidRPr="004B0E15" w:rsidTr="00835E6E">
        <w:tc>
          <w:tcPr>
            <w:tcW w:w="9637" w:type="dxa"/>
            <w:gridSpan w:val="3"/>
          </w:tcPr>
          <w:p w:rsidR="00236C26" w:rsidRPr="004B0E15" w:rsidRDefault="00236C26" w:rsidP="00835E6E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Opdrachten en leerdoelen</w:t>
            </w:r>
          </w:p>
        </w:tc>
      </w:tr>
      <w:tr w:rsidR="00236C26" w:rsidRPr="004B0E15" w:rsidTr="00835E6E">
        <w:tc>
          <w:tcPr>
            <w:tcW w:w="5495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Opdracht 1</w:t>
            </w:r>
          </w:p>
          <w:p w:rsidR="00690FB3" w:rsidRPr="004B0E15" w:rsidRDefault="00690FB3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 xml:space="preserve">Leerdoel: </w:t>
            </w:r>
            <w:r w:rsidR="002C4D83" w:rsidRPr="004B0E15">
              <w:rPr>
                <w:rFonts w:ascii="Arial" w:hAnsi="Arial" w:cs="Arial"/>
                <w:bCs/>
                <w:sz w:val="24"/>
                <w:szCs w:val="24"/>
              </w:rPr>
              <w:t>beschrijven</w:t>
            </w:r>
          </w:p>
          <w:p w:rsidR="00236C26" w:rsidRPr="004B0E15" w:rsidRDefault="00236C26" w:rsidP="009C7150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874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236C26" w:rsidRPr="004B0E15" w:rsidTr="00835E6E">
        <w:tc>
          <w:tcPr>
            <w:tcW w:w="5495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Opdracht 2</w:t>
            </w:r>
          </w:p>
          <w:p w:rsidR="00690FB3" w:rsidRPr="004B0E15" w:rsidRDefault="00690FB3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Leerdoel: woordenschat</w:t>
            </w:r>
          </w:p>
          <w:p w:rsidR="00690FB3" w:rsidRPr="004B0E15" w:rsidRDefault="00690FB3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236C26" w:rsidRPr="004B0E15" w:rsidRDefault="00236C26" w:rsidP="009C7150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874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236C26" w:rsidRPr="004B0E15" w:rsidTr="00835E6E">
        <w:tc>
          <w:tcPr>
            <w:tcW w:w="5495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Opdracht 3</w:t>
            </w:r>
            <w:r w:rsidR="003C0667" w:rsidRPr="004B0E15">
              <w:rPr>
                <w:rFonts w:ascii="Arial" w:hAnsi="Arial" w:cs="Arial"/>
                <w:bCs/>
                <w:sz w:val="24"/>
                <w:szCs w:val="24"/>
              </w:rPr>
              <w:t xml:space="preserve"> en 4</w:t>
            </w:r>
          </w:p>
          <w:p w:rsidR="00236C26" w:rsidRPr="004B0E15" w:rsidRDefault="002C4D83" w:rsidP="009C7150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Leerdoel: Samenvatten, vormgeven</w:t>
            </w:r>
          </w:p>
          <w:p w:rsidR="00B461DB" w:rsidRPr="004B0E15" w:rsidRDefault="00B461DB" w:rsidP="009C7150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874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236C26" w:rsidRPr="004B0E15" w:rsidTr="00835E6E">
        <w:tc>
          <w:tcPr>
            <w:tcW w:w="5495" w:type="dxa"/>
          </w:tcPr>
          <w:p w:rsidR="00236C26" w:rsidRPr="004B0E15" w:rsidRDefault="00690FB3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Afwerking deel 2</w:t>
            </w:r>
          </w:p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874" w:type="dxa"/>
          </w:tcPr>
          <w:p w:rsidR="00236C26" w:rsidRPr="004B0E15" w:rsidRDefault="00236C26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</w:tbl>
    <w:p w:rsidR="00236C26" w:rsidRPr="004B0E15" w:rsidRDefault="00236C26" w:rsidP="00236C26">
      <w:pPr>
        <w:spacing w:after="0" w:line="240" w:lineRule="auto"/>
        <w:rPr>
          <w:rFonts w:ascii="Arial" w:hAnsi="Arial" w:cs="Arial"/>
          <w:bCs/>
          <w:sz w:val="24"/>
          <w:szCs w:val="24"/>
        </w:rPr>
      </w:pPr>
    </w:p>
    <w:p w:rsidR="00236C26" w:rsidRPr="004B0E15" w:rsidRDefault="00236C26" w:rsidP="00236C26">
      <w:pPr>
        <w:spacing w:after="0" w:line="240" w:lineRule="auto"/>
        <w:rPr>
          <w:rFonts w:ascii="Arial" w:hAnsi="Arial" w:cs="Arial"/>
          <w:bCs/>
          <w:sz w:val="24"/>
          <w:szCs w:val="24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361"/>
        <w:gridCol w:w="1134"/>
        <w:gridCol w:w="1417"/>
        <w:gridCol w:w="1554"/>
        <w:gridCol w:w="1186"/>
      </w:tblGrid>
      <w:tr w:rsidR="00236C26" w:rsidRPr="004B0E15" w:rsidTr="00835E6E">
        <w:tc>
          <w:tcPr>
            <w:tcW w:w="9652" w:type="dxa"/>
            <w:gridSpan w:val="5"/>
          </w:tcPr>
          <w:p w:rsidR="00236C26" w:rsidRPr="004B0E15" w:rsidRDefault="00690FB3" w:rsidP="00835E6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4B0E15">
              <w:rPr>
                <w:rFonts w:ascii="Arial" w:hAnsi="Arial" w:cs="Arial"/>
                <w:bCs/>
                <w:sz w:val="24"/>
                <w:szCs w:val="24"/>
              </w:rPr>
              <w:t>Evaluatie werkplan als deel 2</w:t>
            </w:r>
            <w:r w:rsidR="00236C26" w:rsidRPr="004B0E15">
              <w:rPr>
                <w:rFonts w:ascii="Arial" w:hAnsi="Arial" w:cs="Arial"/>
                <w:bCs/>
                <w:sz w:val="24"/>
                <w:szCs w:val="24"/>
              </w:rPr>
              <w:t xml:space="preserve"> afgerond is.</w:t>
            </w:r>
          </w:p>
        </w:tc>
      </w:tr>
      <w:tr w:rsidR="00236C26" w:rsidRPr="004B0E15" w:rsidTr="008B734C">
        <w:trPr>
          <w:trHeight w:val="651"/>
        </w:trPr>
        <w:tc>
          <w:tcPr>
            <w:tcW w:w="9652" w:type="dxa"/>
            <w:gridSpan w:val="5"/>
            <w:shd w:val="clear" w:color="auto" w:fill="BFBFBF" w:themeFill="background1" w:themeFillShade="BF"/>
          </w:tcPr>
          <w:p w:rsidR="00236C26" w:rsidRPr="004B0E15" w:rsidRDefault="00236C26" w:rsidP="008B734C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Welke onderdelen hebb</w:t>
            </w:r>
            <w:r w:rsidR="00B73964">
              <w:rPr>
                <w:rFonts w:ascii="Arial" w:hAnsi="Arial" w:cs="Arial"/>
                <w:sz w:val="24"/>
                <w:szCs w:val="24"/>
              </w:rPr>
              <w:t xml:space="preserve">en je meer/ minder tijd gekost? </w:t>
            </w:r>
            <w:r w:rsidRPr="004B0E15">
              <w:rPr>
                <w:rFonts w:ascii="Arial" w:hAnsi="Arial" w:cs="Arial"/>
                <w:sz w:val="24"/>
                <w:szCs w:val="24"/>
              </w:rPr>
              <w:t>Hoe kwam dat</w:t>
            </w:r>
            <w:r w:rsidR="00B73964">
              <w:rPr>
                <w:rFonts w:ascii="Arial" w:hAnsi="Arial" w:cs="Arial"/>
                <w:sz w:val="24"/>
                <w:szCs w:val="24"/>
              </w:rPr>
              <w:t>?</w:t>
            </w:r>
          </w:p>
        </w:tc>
      </w:tr>
      <w:tr w:rsidR="00236C26" w:rsidRPr="004B0E15" w:rsidTr="00835E6E">
        <w:trPr>
          <w:trHeight w:val="413"/>
        </w:trPr>
        <w:tc>
          <w:tcPr>
            <w:tcW w:w="9652" w:type="dxa"/>
            <w:gridSpan w:val="5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Meer/minder tijd:</w:t>
            </w:r>
          </w:p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36C26" w:rsidRPr="004B0E15" w:rsidTr="008B734C">
        <w:trPr>
          <w:trHeight w:val="413"/>
        </w:trPr>
        <w:tc>
          <w:tcPr>
            <w:tcW w:w="9652" w:type="dxa"/>
            <w:gridSpan w:val="5"/>
            <w:shd w:val="clear" w:color="auto" w:fill="BFBFBF" w:themeFill="background1" w:themeFillShade="BF"/>
          </w:tcPr>
          <w:p w:rsidR="00236C26" w:rsidRPr="004B0E15" w:rsidRDefault="00236C26" w:rsidP="008B734C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Wat ga je aan je aanpak veranderen om tot een beter resultaat te komen? Leg uit.</w:t>
            </w:r>
          </w:p>
        </w:tc>
      </w:tr>
      <w:tr w:rsidR="00236C26" w:rsidRPr="004B0E15" w:rsidTr="00835E6E">
        <w:trPr>
          <w:trHeight w:val="413"/>
        </w:trPr>
        <w:tc>
          <w:tcPr>
            <w:tcW w:w="9652" w:type="dxa"/>
            <w:gridSpan w:val="5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Verbetering aanpak:</w:t>
            </w:r>
          </w:p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36C26" w:rsidRPr="004B0E15" w:rsidTr="008B734C">
        <w:trPr>
          <w:trHeight w:val="877"/>
        </w:trPr>
        <w:tc>
          <w:tcPr>
            <w:tcW w:w="9652" w:type="dxa"/>
            <w:gridSpan w:val="5"/>
            <w:shd w:val="clear" w:color="auto" w:fill="BFBFBF" w:themeFill="background1" w:themeFillShade="BF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 xml:space="preserve">Bij de </w:t>
            </w:r>
            <w:r w:rsidR="00E57758" w:rsidRPr="004B0E15">
              <w:rPr>
                <w:rFonts w:ascii="Arial" w:hAnsi="Arial" w:cs="Arial"/>
                <w:sz w:val="24"/>
                <w:szCs w:val="24"/>
              </w:rPr>
              <w:t>vier</w:t>
            </w:r>
            <w:r w:rsidRPr="004B0E15">
              <w:rPr>
                <w:rFonts w:ascii="Arial" w:hAnsi="Arial" w:cs="Arial"/>
                <w:sz w:val="24"/>
                <w:szCs w:val="24"/>
              </w:rPr>
              <w:t xml:space="preserve"> opdrachten staan drie leerdoelen.</w:t>
            </w:r>
          </w:p>
          <w:p w:rsidR="008B734C" w:rsidRPr="004B0E15" w:rsidRDefault="008B734C" w:rsidP="00835E6E">
            <w:pPr>
              <w:rPr>
                <w:rFonts w:ascii="Arial" w:hAnsi="Arial" w:cs="Arial"/>
                <w:sz w:val="24"/>
                <w:szCs w:val="24"/>
              </w:rPr>
            </w:pPr>
          </w:p>
          <w:p w:rsidR="00236C26" w:rsidRPr="004B0E15" w:rsidRDefault="00236C26" w:rsidP="008B734C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Hoe goed heb je die leerdoelen volgens jezelf behaald?</w:t>
            </w:r>
          </w:p>
        </w:tc>
      </w:tr>
      <w:tr w:rsidR="00236C26" w:rsidRPr="004B0E15" w:rsidTr="00B73964">
        <w:trPr>
          <w:trHeight w:val="287"/>
        </w:trPr>
        <w:tc>
          <w:tcPr>
            <w:tcW w:w="4361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leerdoel</w:t>
            </w:r>
          </w:p>
        </w:tc>
        <w:tc>
          <w:tcPr>
            <w:tcW w:w="113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goed</w:t>
            </w:r>
          </w:p>
        </w:tc>
        <w:tc>
          <w:tcPr>
            <w:tcW w:w="1417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Voldoende</w:t>
            </w:r>
          </w:p>
        </w:tc>
        <w:tc>
          <w:tcPr>
            <w:tcW w:w="155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Matig</w:t>
            </w:r>
          </w:p>
        </w:tc>
        <w:tc>
          <w:tcPr>
            <w:tcW w:w="1186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slecht</w:t>
            </w:r>
          </w:p>
        </w:tc>
      </w:tr>
      <w:tr w:rsidR="00236C26" w:rsidRPr="004B0E15" w:rsidTr="00B73964">
        <w:trPr>
          <w:trHeight w:val="213"/>
        </w:trPr>
        <w:tc>
          <w:tcPr>
            <w:tcW w:w="4361" w:type="dxa"/>
          </w:tcPr>
          <w:p w:rsidR="00236C26" w:rsidRPr="004B0E15" w:rsidRDefault="00B73964" w:rsidP="00690FB3">
            <w:pPr>
              <w:pStyle w:val="Lijstalinea"/>
              <w:numPr>
                <w:ilvl w:val="0"/>
                <w:numId w:val="20"/>
              </w:num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</w:t>
            </w:r>
            <w:r w:rsidR="00236C26" w:rsidRPr="004B0E15">
              <w:rPr>
                <w:rFonts w:ascii="Arial" w:hAnsi="Arial" w:cs="Arial"/>
                <w:sz w:val="24"/>
                <w:szCs w:val="24"/>
              </w:rPr>
              <w:t xml:space="preserve">eren </w:t>
            </w:r>
            <w:r w:rsidR="00690FB3" w:rsidRPr="004B0E15">
              <w:rPr>
                <w:rFonts w:ascii="Arial" w:hAnsi="Arial" w:cs="Arial"/>
                <w:sz w:val="24"/>
                <w:szCs w:val="24"/>
              </w:rPr>
              <w:t>samenvatten</w:t>
            </w:r>
          </w:p>
        </w:tc>
        <w:tc>
          <w:tcPr>
            <w:tcW w:w="113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86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36C26" w:rsidRPr="004B0E15" w:rsidTr="00B73964">
        <w:trPr>
          <w:trHeight w:val="288"/>
        </w:trPr>
        <w:tc>
          <w:tcPr>
            <w:tcW w:w="4361" w:type="dxa"/>
          </w:tcPr>
          <w:p w:rsidR="00236C26" w:rsidRPr="004B0E15" w:rsidRDefault="00690FB3" w:rsidP="00236C26">
            <w:pPr>
              <w:pStyle w:val="Lijstalinea"/>
              <w:numPr>
                <w:ilvl w:val="0"/>
                <w:numId w:val="20"/>
              </w:num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woordenschat</w:t>
            </w:r>
          </w:p>
        </w:tc>
        <w:tc>
          <w:tcPr>
            <w:tcW w:w="113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86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36C26" w:rsidRPr="004B0E15" w:rsidTr="00B73964">
        <w:trPr>
          <w:trHeight w:val="262"/>
        </w:trPr>
        <w:tc>
          <w:tcPr>
            <w:tcW w:w="4361" w:type="dxa"/>
          </w:tcPr>
          <w:p w:rsidR="00236C26" w:rsidRPr="004B0E15" w:rsidRDefault="00E57758" w:rsidP="00E57758">
            <w:pPr>
              <w:pStyle w:val="Lijstalinea"/>
              <w:numPr>
                <w:ilvl w:val="0"/>
                <w:numId w:val="25"/>
              </w:num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 xml:space="preserve">en 4 </w:t>
            </w:r>
            <w:r w:rsidR="008B734C" w:rsidRPr="004B0E15">
              <w:rPr>
                <w:rFonts w:ascii="Arial" w:hAnsi="Arial" w:cs="Arial"/>
                <w:sz w:val="24"/>
                <w:szCs w:val="24"/>
              </w:rPr>
              <w:t>samenvatten, vormgeven</w:t>
            </w:r>
          </w:p>
        </w:tc>
        <w:tc>
          <w:tcPr>
            <w:tcW w:w="113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554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86" w:type="dxa"/>
          </w:tcPr>
          <w:p w:rsidR="00236C26" w:rsidRPr="004B0E15" w:rsidRDefault="00236C26" w:rsidP="00835E6E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236C26" w:rsidRPr="004B0E15" w:rsidRDefault="00236C26" w:rsidP="00236C26">
      <w:pPr>
        <w:spacing w:after="0" w:line="240" w:lineRule="auto"/>
        <w:rPr>
          <w:rFonts w:ascii="Arial" w:hAnsi="Arial" w:cs="Arial"/>
          <w:bCs/>
          <w:sz w:val="24"/>
          <w:szCs w:val="24"/>
        </w:rPr>
      </w:pPr>
    </w:p>
    <w:p w:rsidR="002627BF" w:rsidRPr="004B0E15" w:rsidRDefault="00317B9D" w:rsidP="002627BF">
      <w:pPr>
        <w:spacing w:after="0" w:line="240" w:lineRule="auto"/>
        <w:rPr>
          <w:rFonts w:ascii="Arial" w:hAnsi="Arial" w:cs="Arial"/>
          <w:bCs/>
          <w:sz w:val="24"/>
          <w:szCs w:val="24"/>
        </w:rPr>
      </w:pPr>
      <w:r w:rsidRPr="004B0E15">
        <w:rPr>
          <w:rFonts w:ascii="Arial" w:hAnsi="Arial" w:cs="Arial"/>
          <w:sz w:val="24"/>
          <w:szCs w:val="24"/>
        </w:rPr>
        <w:br w:type="page"/>
      </w:r>
    </w:p>
    <w:p w:rsidR="002627BF" w:rsidRPr="004B0E15" w:rsidRDefault="002627BF" w:rsidP="002627BF">
      <w:pPr>
        <w:rPr>
          <w:rFonts w:ascii="Arial" w:hAnsi="Arial" w:cs="Arial"/>
          <w:b/>
          <w:bCs/>
          <w:sz w:val="24"/>
          <w:szCs w:val="24"/>
        </w:rPr>
      </w:pPr>
      <w:r w:rsidRPr="004B0E15">
        <w:rPr>
          <w:rFonts w:ascii="Arial" w:hAnsi="Arial" w:cs="Arial"/>
          <w:b/>
          <w:bCs/>
          <w:sz w:val="24"/>
          <w:szCs w:val="24"/>
        </w:rPr>
        <w:lastRenderedPageBreak/>
        <w:t xml:space="preserve"> </w:t>
      </w:r>
      <w:r w:rsidRPr="004B0E15">
        <w:rPr>
          <w:rFonts w:ascii="Arial" w:hAnsi="Arial" w:cs="Arial"/>
          <w:b/>
          <w:bCs/>
          <w:noProof/>
          <w:sz w:val="24"/>
          <w:szCs w:val="24"/>
          <w:lang w:eastAsia="nl-NL"/>
        </w:rPr>
        <w:drawing>
          <wp:anchor distT="0" distB="0" distL="114300" distR="114300" simplePos="0" relativeHeight="251661312" behindDoc="0" locked="0" layoutInCell="1" allowOverlap="1" wp14:anchorId="1F92AFF3" wp14:editId="5974C356">
            <wp:simplePos x="0" y="0"/>
            <wp:positionH relativeFrom="column">
              <wp:posOffset>147955</wp:posOffset>
            </wp:positionH>
            <wp:positionV relativeFrom="paragraph">
              <wp:posOffset>-189230</wp:posOffset>
            </wp:positionV>
            <wp:extent cx="514350" cy="514350"/>
            <wp:effectExtent l="0" t="0" r="0" b="0"/>
            <wp:wrapSquare wrapText="bothSides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B0E15">
        <w:rPr>
          <w:rFonts w:ascii="Arial" w:hAnsi="Arial" w:cs="Arial"/>
          <w:b/>
          <w:bCs/>
          <w:sz w:val="24"/>
          <w:szCs w:val="24"/>
        </w:rPr>
        <w:t>Lees de uitleg bij opdracht 1 in de .</w:t>
      </w:r>
      <w:proofErr w:type="spellStart"/>
      <w:r w:rsidRPr="004B0E15">
        <w:rPr>
          <w:rFonts w:ascii="Arial" w:hAnsi="Arial" w:cs="Arial"/>
          <w:b/>
          <w:bCs/>
          <w:sz w:val="24"/>
          <w:szCs w:val="24"/>
        </w:rPr>
        <w:t>ppt</w:t>
      </w:r>
      <w:proofErr w:type="spellEnd"/>
      <w:r w:rsidRPr="004B0E15">
        <w:rPr>
          <w:rFonts w:ascii="Arial" w:hAnsi="Arial" w:cs="Arial"/>
          <w:b/>
          <w:bCs/>
          <w:sz w:val="24"/>
          <w:szCs w:val="24"/>
        </w:rPr>
        <w:t>.  Maak daarna Opdracht 1</w:t>
      </w:r>
    </w:p>
    <w:p w:rsidR="00317B9D" w:rsidRPr="004B0E15" w:rsidRDefault="00317B9D" w:rsidP="00236C26">
      <w:pPr>
        <w:rPr>
          <w:rFonts w:ascii="Arial" w:hAnsi="Arial" w:cs="Arial"/>
          <w:b/>
          <w:sz w:val="24"/>
          <w:szCs w:val="24"/>
        </w:rPr>
      </w:pPr>
    </w:p>
    <w:p w:rsidR="00B01B3F" w:rsidRPr="004B0E15" w:rsidRDefault="00881F66" w:rsidP="005722F2">
      <w:pPr>
        <w:pStyle w:val="Geenafstand"/>
        <w:rPr>
          <w:rFonts w:ascii="Arial" w:hAnsi="Arial" w:cs="Arial"/>
          <w:b/>
          <w:szCs w:val="24"/>
        </w:rPr>
      </w:pPr>
      <w:r w:rsidRPr="004B0E15">
        <w:rPr>
          <w:rFonts w:ascii="Arial" w:hAnsi="Arial" w:cs="Arial"/>
          <w:b/>
          <w:szCs w:val="24"/>
        </w:rPr>
        <w:t>Groepswerk.</w:t>
      </w:r>
      <w:r w:rsidR="009C7150" w:rsidRPr="004B0E15">
        <w:rPr>
          <w:rFonts w:ascii="Arial" w:hAnsi="Arial" w:cs="Arial"/>
          <w:b/>
          <w:szCs w:val="24"/>
        </w:rPr>
        <w:t xml:space="preserve">  </w:t>
      </w:r>
      <w:r w:rsidR="004A4C38" w:rsidRPr="004B0E15">
        <w:rPr>
          <w:rFonts w:ascii="Arial" w:hAnsi="Arial" w:cs="Arial"/>
          <w:b/>
          <w:szCs w:val="24"/>
        </w:rPr>
        <w:t xml:space="preserve">Deel 2 Het boek </w:t>
      </w:r>
    </w:p>
    <w:p w:rsidR="009C7150" w:rsidRPr="004B0E15" w:rsidRDefault="009C7150" w:rsidP="009C7150">
      <w:pPr>
        <w:pStyle w:val="Geenafstand"/>
        <w:rPr>
          <w:rFonts w:ascii="Arial" w:hAnsi="Arial" w:cs="Arial"/>
          <w:szCs w:val="24"/>
        </w:rPr>
      </w:pPr>
    </w:p>
    <w:p w:rsidR="009C7150" w:rsidRPr="004B0E15" w:rsidRDefault="009C7150" w:rsidP="009C7150">
      <w:pPr>
        <w:pStyle w:val="Geenafstand"/>
        <w:rPr>
          <w:rFonts w:ascii="Arial" w:hAnsi="Arial" w:cs="Arial"/>
          <w:b/>
          <w:szCs w:val="24"/>
        </w:rPr>
      </w:pPr>
      <w:r w:rsidRPr="004B0E15">
        <w:rPr>
          <w:rFonts w:ascii="Arial" w:hAnsi="Arial" w:cs="Arial"/>
          <w:b/>
          <w:szCs w:val="24"/>
        </w:rPr>
        <w:t>O</w:t>
      </w:r>
      <w:r w:rsidR="002C4D83" w:rsidRPr="004B0E15">
        <w:rPr>
          <w:rFonts w:ascii="Arial" w:hAnsi="Arial" w:cs="Arial"/>
          <w:b/>
          <w:szCs w:val="24"/>
        </w:rPr>
        <w:t>pdracht 1  Hoofdstuk 1 Leerdoel: de inhoud beschrijven van iets wat je gezien hebt.</w:t>
      </w:r>
    </w:p>
    <w:p w:rsidR="009C7150" w:rsidRPr="004B0E15" w:rsidRDefault="009C7150" w:rsidP="009C7150">
      <w:pPr>
        <w:pStyle w:val="Geenafstand"/>
        <w:rPr>
          <w:rFonts w:ascii="Arial" w:hAnsi="Arial" w:cs="Arial"/>
          <w:szCs w:val="24"/>
        </w:rPr>
      </w:pPr>
    </w:p>
    <w:tbl>
      <w:tblPr>
        <w:tblW w:w="10141" w:type="dxa"/>
        <w:tblInd w:w="-1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41"/>
      </w:tblGrid>
      <w:tr w:rsidR="009C7150" w:rsidRPr="004B0E15" w:rsidTr="00835E6E">
        <w:trPr>
          <w:trHeight w:val="360"/>
        </w:trPr>
        <w:tc>
          <w:tcPr>
            <w:tcW w:w="10141" w:type="dxa"/>
            <w:shd w:val="clear" w:color="auto" w:fill="BFBFBF" w:themeFill="background1" w:themeFillShade="BF"/>
          </w:tcPr>
          <w:p w:rsidR="009C7150" w:rsidRPr="004B0E15" w:rsidRDefault="009C7150" w:rsidP="009C7150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>Schrijf in het blok hieronder je uitwerking opdracht 1</w:t>
            </w:r>
            <w:r w:rsidR="00690FB3" w:rsidRPr="004B0E15">
              <w:rPr>
                <w:rFonts w:ascii="Arial" w:hAnsi="Arial" w:cs="Arial"/>
                <w:b/>
                <w:sz w:val="24"/>
                <w:szCs w:val="24"/>
              </w:rPr>
              <w:t xml:space="preserve"> ( Je maakt de uitwerking met z’n tweeën maar ieder lid van de groep moet de tekst in het werkdocument hebben staan. </w:t>
            </w:r>
          </w:p>
        </w:tc>
      </w:tr>
      <w:tr w:rsidR="00690FB3" w:rsidRPr="004B0E15" w:rsidTr="00835E6E">
        <w:trPr>
          <w:trHeight w:val="360"/>
        </w:trPr>
        <w:tc>
          <w:tcPr>
            <w:tcW w:w="10141" w:type="dxa"/>
            <w:shd w:val="clear" w:color="auto" w:fill="BFBFBF" w:themeFill="background1" w:themeFillShade="BF"/>
          </w:tcPr>
          <w:p w:rsidR="00690FB3" w:rsidRPr="004B0E15" w:rsidRDefault="00690FB3" w:rsidP="009C7150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 xml:space="preserve">Als je zelf de fouten er uit gehaald hebt en de zinsbouw </w:t>
            </w:r>
            <w:r w:rsidRPr="004B0E15">
              <w:rPr>
                <w:rFonts w:ascii="Arial" w:hAnsi="Arial" w:cs="Arial"/>
                <w:b/>
                <w:noProof/>
                <w:sz w:val="24"/>
                <w:szCs w:val="24"/>
                <w:lang w:eastAsia="nl-NL"/>
              </w:rPr>
              <w:drawing>
                <wp:anchor distT="0" distB="0" distL="114300" distR="114300" simplePos="0" relativeHeight="251667456" behindDoc="0" locked="0" layoutInCell="1" allowOverlap="1" wp14:anchorId="6F768DB6" wp14:editId="3227664B">
                  <wp:simplePos x="0" y="0"/>
                  <wp:positionH relativeFrom="column">
                    <wp:posOffset>-90805</wp:posOffset>
                  </wp:positionH>
                  <wp:positionV relativeFrom="paragraph">
                    <wp:posOffset>-286385</wp:posOffset>
                  </wp:positionV>
                  <wp:extent cx="885825" cy="947420"/>
                  <wp:effectExtent l="0" t="0" r="9525" b="5080"/>
                  <wp:wrapSquare wrapText="bothSides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kijken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94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B0E15">
              <w:rPr>
                <w:rFonts w:ascii="Arial" w:hAnsi="Arial" w:cs="Arial"/>
                <w:b/>
                <w:sz w:val="24"/>
                <w:szCs w:val="24"/>
              </w:rPr>
              <w:t>gecontroleerd hebt ( zinnen niet langer dan 12-16 woorden), kun je je buurman/ - vrouw vragen om jouw tekst ook eens door te lezen en de fouten in jouw tekst te arceren.</w:t>
            </w:r>
            <w:r w:rsidRPr="004B0E15">
              <w:rPr>
                <w:rFonts w:ascii="Arial" w:hAnsi="Arial" w:cs="Arial"/>
                <w:b/>
                <w:noProof/>
                <w:sz w:val="24"/>
                <w:szCs w:val="24"/>
                <w:lang w:eastAsia="nl-NL"/>
              </w:rPr>
              <w:drawing>
                <wp:anchor distT="0" distB="0" distL="114300" distR="114300" simplePos="0" relativeHeight="251665408" behindDoc="0" locked="0" layoutInCell="1" allowOverlap="1" wp14:anchorId="2C8C29BB" wp14:editId="1829C6A6">
                  <wp:simplePos x="0" y="0"/>
                  <wp:positionH relativeFrom="column">
                    <wp:posOffset>96520</wp:posOffset>
                  </wp:positionH>
                  <wp:positionV relativeFrom="paragraph">
                    <wp:posOffset>108585</wp:posOffset>
                  </wp:positionV>
                  <wp:extent cx="478790" cy="511810"/>
                  <wp:effectExtent l="0" t="0" r="0" b="2540"/>
                  <wp:wrapSquare wrapText="bothSides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kijken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790" cy="511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C7150" w:rsidRPr="004B0E15" w:rsidTr="009C7150">
        <w:trPr>
          <w:trHeight w:val="1057"/>
        </w:trPr>
        <w:tc>
          <w:tcPr>
            <w:tcW w:w="10141" w:type="dxa"/>
          </w:tcPr>
          <w:p w:rsidR="00690FB3" w:rsidRPr="004B0E15" w:rsidRDefault="00690FB3" w:rsidP="009C7150">
            <w:pPr>
              <w:pStyle w:val="Geenafstand"/>
              <w:rPr>
                <w:rFonts w:ascii="Arial" w:hAnsi="Arial" w:cs="Arial"/>
                <w:szCs w:val="24"/>
              </w:rPr>
            </w:pPr>
          </w:p>
          <w:p w:rsidR="009C7150" w:rsidRPr="004B0E15" w:rsidRDefault="009C7150" w:rsidP="009C7150">
            <w:pPr>
              <w:pStyle w:val="Geenafstand"/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1.Leg uit waarom Erik het schilderij in wil.</w:t>
            </w:r>
          </w:p>
          <w:p w:rsidR="009C7150" w:rsidRPr="004B0E15" w:rsidRDefault="009C7150" w:rsidP="009C7150">
            <w:pPr>
              <w:pStyle w:val="Geenafstand"/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 xml:space="preserve">2.Leg uit hoe Erik in het schilderij terecht komt. </w:t>
            </w:r>
          </w:p>
          <w:p w:rsidR="009C7150" w:rsidRPr="004B0E15" w:rsidRDefault="009C7150" w:rsidP="009C7150">
            <w:pPr>
              <w:pStyle w:val="Geenafstand"/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3.Leg uit wie daar een grote rol in speelt/spelen</w:t>
            </w:r>
          </w:p>
          <w:p w:rsidR="009C7150" w:rsidRPr="004B0E15" w:rsidRDefault="009C7150" w:rsidP="009C7150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:rsidR="009C7150" w:rsidRPr="004B0E15" w:rsidRDefault="009C7150" w:rsidP="00835E6E">
            <w:pPr>
              <w:spacing w:after="0" w:line="240" w:lineRule="auto"/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9C7150" w:rsidRPr="004B0E15" w:rsidTr="009C7150">
        <w:trPr>
          <w:trHeight w:val="1057"/>
        </w:trPr>
        <w:tc>
          <w:tcPr>
            <w:tcW w:w="10141" w:type="dxa"/>
          </w:tcPr>
          <w:p w:rsidR="009C7150" w:rsidRPr="004B0E15" w:rsidRDefault="009C7150" w:rsidP="009C7150">
            <w:pPr>
              <w:pStyle w:val="Geenafstand"/>
              <w:rPr>
                <w:rFonts w:ascii="Arial" w:hAnsi="Arial" w:cs="Arial"/>
                <w:szCs w:val="24"/>
              </w:rPr>
            </w:pPr>
          </w:p>
        </w:tc>
      </w:tr>
    </w:tbl>
    <w:p w:rsidR="009C7150" w:rsidRPr="004B0E15" w:rsidRDefault="009C7150" w:rsidP="009C7150">
      <w:pPr>
        <w:pStyle w:val="Geenafstand"/>
        <w:rPr>
          <w:rFonts w:ascii="Arial" w:hAnsi="Arial" w:cs="Arial"/>
          <w:szCs w:val="24"/>
        </w:rPr>
      </w:pPr>
    </w:p>
    <w:p w:rsidR="00A563A0" w:rsidRPr="004B0E15" w:rsidRDefault="00690FB3" w:rsidP="00B01B3F">
      <w:pPr>
        <w:pStyle w:val="Geenafstand"/>
        <w:ind w:left="720"/>
        <w:rPr>
          <w:rFonts w:ascii="Arial" w:hAnsi="Arial" w:cs="Arial"/>
          <w:szCs w:val="24"/>
        </w:rPr>
      </w:pPr>
      <w:r w:rsidRPr="004B0E15">
        <w:rPr>
          <w:rFonts w:ascii="Arial" w:hAnsi="Arial" w:cs="Arial"/>
          <w:noProof/>
          <w:szCs w:val="24"/>
          <w:lang w:eastAsia="nl-NL"/>
        </w:rPr>
        <w:drawing>
          <wp:anchor distT="0" distB="0" distL="114300" distR="114300" simplePos="0" relativeHeight="251669504" behindDoc="0" locked="0" layoutInCell="1" allowOverlap="1" wp14:anchorId="15B68E5F" wp14:editId="1780919B">
            <wp:simplePos x="0" y="0"/>
            <wp:positionH relativeFrom="column">
              <wp:posOffset>-9525</wp:posOffset>
            </wp:positionH>
            <wp:positionV relativeFrom="paragraph">
              <wp:posOffset>116205</wp:posOffset>
            </wp:positionV>
            <wp:extent cx="514350" cy="514350"/>
            <wp:effectExtent l="0" t="0" r="0" b="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alueren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7150" w:rsidRPr="004B0E15" w:rsidRDefault="009C7150" w:rsidP="00B01B3F">
      <w:pPr>
        <w:pStyle w:val="Geenafstand"/>
        <w:ind w:left="720"/>
        <w:rPr>
          <w:rFonts w:ascii="Arial" w:hAnsi="Arial" w:cs="Arial"/>
          <w:szCs w:val="24"/>
        </w:rPr>
      </w:pPr>
    </w:p>
    <w:p w:rsidR="009C7150" w:rsidRPr="004B0E15" w:rsidRDefault="00690FB3" w:rsidP="00B01B3F">
      <w:pPr>
        <w:pStyle w:val="Geenafstand"/>
        <w:ind w:left="720"/>
        <w:rPr>
          <w:rFonts w:ascii="Arial" w:hAnsi="Arial" w:cs="Arial"/>
          <w:szCs w:val="24"/>
        </w:rPr>
      </w:pPr>
      <w:r w:rsidRPr="004B0E15">
        <w:rPr>
          <w:rFonts w:ascii="Arial" w:hAnsi="Arial" w:cs="Arial"/>
          <w:szCs w:val="24"/>
        </w:rPr>
        <w:t>Ga nu terug naar je werkplan en vul in hoeveel tijd deze opdracht je gekost heeft</w:t>
      </w:r>
    </w:p>
    <w:p w:rsidR="009C7150" w:rsidRPr="004B0E15" w:rsidRDefault="009C7150" w:rsidP="00B01B3F">
      <w:pPr>
        <w:pStyle w:val="Geenafstand"/>
        <w:ind w:left="720"/>
        <w:rPr>
          <w:rFonts w:ascii="Arial" w:hAnsi="Arial" w:cs="Arial"/>
          <w:szCs w:val="24"/>
        </w:rPr>
      </w:pPr>
    </w:p>
    <w:p w:rsidR="009C7150" w:rsidRPr="004B0E15" w:rsidRDefault="009C7150" w:rsidP="00B01B3F">
      <w:pPr>
        <w:pStyle w:val="Geenafstand"/>
        <w:ind w:left="720"/>
        <w:rPr>
          <w:rFonts w:ascii="Arial" w:hAnsi="Arial" w:cs="Arial"/>
          <w:szCs w:val="24"/>
        </w:rPr>
      </w:pPr>
    </w:p>
    <w:p w:rsidR="009C7150" w:rsidRPr="004B0E15" w:rsidRDefault="00690FB3" w:rsidP="00B01B3F">
      <w:pPr>
        <w:pStyle w:val="Geenafstand"/>
        <w:ind w:left="720"/>
        <w:rPr>
          <w:rFonts w:ascii="Arial" w:hAnsi="Arial" w:cs="Arial"/>
          <w:szCs w:val="24"/>
        </w:rPr>
      </w:pPr>
      <w:r w:rsidRPr="004B0E15">
        <w:rPr>
          <w:rFonts w:ascii="Arial" w:hAnsi="Arial" w:cs="Arial"/>
          <w:noProof/>
          <w:szCs w:val="24"/>
          <w:lang w:eastAsia="nl-NL"/>
        </w:rPr>
        <w:drawing>
          <wp:anchor distT="0" distB="0" distL="114300" distR="114300" simplePos="0" relativeHeight="251663360" behindDoc="0" locked="0" layoutInCell="1" allowOverlap="1" wp14:anchorId="3A5E988A" wp14:editId="5A0EA692">
            <wp:simplePos x="0" y="0"/>
            <wp:positionH relativeFrom="column">
              <wp:posOffset>12700</wp:posOffset>
            </wp:positionH>
            <wp:positionV relativeFrom="paragraph">
              <wp:posOffset>163830</wp:posOffset>
            </wp:positionV>
            <wp:extent cx="484505" cy="484505"/>
            <wp:effectExtent l="0" t="0" r="0" b="0"/>
            <wp:wrapSquare wrapText="bothSides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op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505" cy="484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0FB3" w:rsidRPr="004B0E15" w:rsidRDefault="00690FB3" w:rsidP="004A4C38">
      <w:pPr>
        <w:pStyle w:val="Geenafstand"/>
        <w:rPr>
          <w:rFonts w:ascii="Arial" w:hAnsi="Arial" w:cs="Arial"/>
          <w:b/>
          <w:szCs w:val="24"/>
        </w:rPr>
      </w:pPr>
    </w:p>
    <w:p w:rsidR="00690FB3" w:rsidRPr="004B0E15" w:rsidRDefault="00690FB3" w:rsidP="00690FB3">
      <w:pPr>
        <w:rPr>
          <w:rFonts w:ascii="Arial" w:hAnsi="Arial" w:cs="Arial"/>
          <w:sz w:val="24"/>
          <w:szCs w:val="24"/>
        </w:rPr>
      </w:pPr>
      <w:r w:rsidRPr="004B0E15">
        <w:rPr>
          <w:rFonts w:ascii="Arial" w:hAnsi="Arial" w:cs="Arial"/>
          <w:sz w:val="24"/>
          <w:szCs w:val="24"/>
        </w:rPr>
        <w:t xml:space="preserve">Ga nu terug naar de </w:t>
      </w:r>
      <w:proofErr w:type="spellStart"/>
      <w:r w:rsidRPr="004B0E15">
        <w:rPr>
          <w:rFonts w:ascii="Arial" w:hAnsi="Arial" w:cs="Arial"/>
          <w:sz w:val="24"/>
          <w:szCs w:val="24"/>
        </w:rPr>
        <w:t>powerpoint</w:t>
      </w:r>
      <w:proofErr w:type="spellEnd"/>
      <w:r w:rsidRPr="004B0E15">
        <w:rPr>
          <w:rFonts w:ascii="Arial" w:hAnsi="Arial" w:cs="Arial"/>
          <w:sz w:val="24"/>
          <w:szCs w:val="24"/>
        </w:rPr>
        <w:t xml:space="preserve"> voor de uitleg bij opdracht 2.</w:t>
      </w:r>
    </w:p>
    <w:p w:rsidR="00690FB3" w:rsidRPr="004B0E15" w:rsidRDefault="00690FB3" w:rsidP="004A4C38">
      <w:pPr>
        <w:pStyle w:val="Geenafstand"/>
        <w:rPr>
          <w:rFonts w:ascii="Arial" w:hAnsi="Arial" w:cs="Arial"/>
          <w:b/>
          <w:szCs w:val="24"/>
        </w:rPr>
      </w:pPr>
    </w:p>
    <w:p w:rsidR="00690FB3" w:rsidRPr="004B0E15" w:rsidRDefault="00690FB3" w:rsidP="004A4C38">
      <w:pPr>
        <w:pStyle w:val="Geenafstand"/>
        <w:rPr>
          <w:rFonts w:ascii="Arial" w:hAnsi="Arial" w:cs="Arial"/>
          <w:b/>
          <w:szCs w:val="24"/>
        </w:rPr>
      </w:pPr>
    </w:p>
    <w:p w:rsidR="00690FB3" w:rsidRPr="004B0E15" w:rsidRDefault="00690FB3" w:rsidP="004A4C38">
      <w:pPr>
        <w:pStyle w:val="Geenafstand"/>
        <w:rPr>
          <w:rFonts w:ascii="Arial" w:hAnsi="Arial" w:cs="Arial"/>
          <w:b/>
          <w:szCs w:val="24"/>
        </w:rPr>
      </w:pPr>
    </w:p>
    <w:p w:rsidR="00EF1835" w:rsidRPr="004B0E15" w:rsidRDefault="00EF1835" w:rsidP="00EF1835">
      <w:pPr>
        <w:pStyle w:val="Geenafstand"/>
        <w:rPr>
          <w:rFonts w:ascii="Arial" w:hAnsi="Arial" w:cs="Arial"/>
          <w:b/>
          <w:szCs w:val="24"/>
        </w:rPr>
      </w:pPr>
    </w:p>
    <w:p w:rsidR="00756ABF" w:rsidRPr="004B0E15" w:rsidRDefault="00756ABF">
      <w:pPr>
        <w:rPr>
          <w:rFonts w:ascii="Arial" w:hAnsi="Arial" w:cs="Arial"/>
          <w:b/>
          <w:sz w:val="24"/>
          <w:szCs w:val="24"/>
        </w:rPr>
      </w:pPr>
      <w:r w:rsidRPr="004B0E15">
        <w:rPr>
          <w:rFonts w:ascii="Arial" w:hAnsi="Arial" w:cs="Arial"/>
          <w:b/>
          <w:sz w:val="24"/>
          <w:szCs w:val="24"/>
        </w:rPr>
        <w:br w:type="page"/>
      </w:r>
    </w:p>
    <w:p w:rsidR="00EF1835" w:rsidRPr="004B0E15" w:rsidRDefault="00EF1835" w:rsidP="00EF1835">
      <w:pPr>
        <w:pStyle w:val="Geenafstand"/>
        <w:rPr>
          <w:rFonts w:ascii="Arial" w:hAnsi="Arial" w:cs="Arial"/>
          <w:b/>
          <w:szCs w:val="24"/>
        </w:rPr>
      </w:pPr>
      <w:r w:rsidRPr="004B0E15">
        <w:rPr>
          <w:rFonts w:ascii="Arial" w:hAnsi="Arial" w:cs="Arial"/>
          <w:b/>
          <w:szCs w:val="24"/>
        </w:rPr>
        <w:lastRenderedPageBreak/>
        <w:t>Opdracht 2</w:t>
      </w:r>
    </w:p>
    <w:p w:rsidR="00101CD1" w:rsidRPr="004B0E15" w:rsidRDefault="00F67BDD" w:rsidP="00B461DB">
      <w:pPr>
        <w:pStyle w:val="Geenafstand"/>
        <w:numPr>
          <w:ilvl w:val="0"/>
          <w:numId w:val="22"/>
        </w:num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In het filmpje kwam</w:t>
      </w:r>
      <w:r w:rsidR="00B461DB" w:rsidRPr="004B0E15">
        <w:rPr>
          <w:rFonts w:ascii="Arial" w:hAnsi="Arial" w:cs="Arial"/>
          <w:szCs w:val="24"/>
        </w:rPr>
        <w:t xml:space="preserve"> een aantal nieuwe woorden voor. Welke </w:t>
      </w:r>
      <w:r w:rsidR="00101CD1" w:rsidRPr="004B0E15">
        <w:rPr>
          <w:rFonts w:ascii="Arial" w:hAnsi="Arial" w:cs="Arial"/>
          <w:szCs w:val="24"/>
        </w:rPr>
        <w:t xml:space="preserve">vijf </w:t>
      </w:r>
      <w:r w:rsidR="00B461DB" w:rsidRPr="004B0E15">
        <w:rPr>
          <w:rFonts w:ascii="Arial" w:hAnsi="Arial" w:cs="Arial"/>
          <w:szCs w:val="24"/>
        </w:rPr>
        <w:t xml:space="preserve">woorden gebruik jij zelf regelmatig? Wat betekenen die woorden? </w:t>
      </w:r>
    </w:p>
    <w:p w:rsidR="00EF1835" w:rsidRPr="004B0E15" w:rsidRDefault="00EF1835" w:rsidP="00B461DB">
      <w:pPr>
        <w:pStyle w:val="Geenafstand"/>
        <w:numPr>
          <w:ilvl w:val="0"/>
          <w:numId w:val="22"/>
        </w:numPr>
        <w:rPr>
          <w:rFonts w:ascii="Arial" w:hAnsi="Arial" w:cs="Arial"/>
          <w:szCs w:val="24"/>
        </w:rPr>
      </w:pPr>
      <w:r w:rsidRPr="004B0E15">
        <w:rPr>
          <w:rFonts w:ascii="Arial" w:hAnsi="Arial" w:cs="Arial"/>
          <w:szCs w:val="24"/>
        </w:rPr>
        <w:t xml:space="preserve">Zoek </w:t>
      </w:r>
      <w:r w:rsidR="00E65176" w:rsidRPr="004B0E15">
        <w:rPr>
          <w:rFonts w:ascii="Arial" w:hAnsi="Arial" w:cs="Arial"/>
          <w:szCs w:val="24"/>
        </w:rPr>
        <w:t>tien</w:t>
      </w:r>
      <w:r w:rsidRPr="004B0E15">
        <w:rPr>
          <w:rFonts w:ascii="Arial" w:hAnsi="Arial" w:cs="Arial"/>
          <w:szCs w:val="24"/>
        </w:rPr>
        <w:t xml:space="preserve"> ouderwetse woorden die in jouw hoofdstuk voorkomen en vervang die door </w:t>
      </w:r>
      <w:r w:rsidR="00E65176" w:rsidRPr="004B0E15">
        <w:rPr>
          <w:rFonts w:ascii="Arial" w:hAnsi="Arial" w:cs="Arial"/>
          <w:szCs w:val="24"/>
        </w:rPr>
        <w:t>woorden die nu gebruikt worden.</w:t>
      </w:r>
    </w:p>
    <w:p w:rsidR="00690FB3" w:rsidRPr="004B0E15" w:rsidRDefault="00690FB3" w:rsidP="004A4C38">
      <w:pPr>
        <w:pStyle w:val="Geenafstand"/>
        <w:rPr>
          <w:rFonts w:ascii="Arial" w:hAnsi="Arial" w:cs="Arial"/>
          <w:b/>
          <w:szCs w:val="24"/>
        </w:rPr>
      </w:pPr>
    </w:p>
    <w:p w:rsidR="00690FB3" w:rsidRPr="004B0E15" w:rsidRDefault="00690FB3" w:rsidP="004A4C38">
      <w:pPr>
        <w:pStyle w:val="Geenafstand"/>
        <w:rPr>
          <w:rFonts w:ascii="Arial" w:hAnsi="Arial" w:cs="Arial"/>
          <w:b/>
          <w:szCs w:val="24"/>
        </w:rPr>
      </w:pPr>
    </w:p>
    <w:tbl>
      <w:tblPr>
        <w:tblW w:w="10141" w:type="dxa"/>
        <w:tblInd w:w="-1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81"/>
        <w:gridCol w:w="5260"/>
      </w:tblGrid>
      <w:tr w:rsidR="00EF1835" w:rsidRPr="004B0E15" w:rsidTr="00835E6E">
        <w:trPr>
          <w:trHeight w:val="360"/>
        </w:trPr>
        <w:tc>
          <w:tcPr>
            <w:tcW w:w="10141" w:type="dxa"/>
            <w:gridSpan w:val="2"/>
            <w:shd w:val="clear" w:color="auto" w:fill="BFBFBF" w:themeFill="background1" w:themeFillShade="BF"/>
          </w:tcPr>
          <w:p w:rsidR="00EF1835" w:rsidRPr="004B0E15" w:rsidRDefault="00EF1835" w:rsidP="00835E6E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>Schrijf in het blok hiero</w:t>
            </w:r>
            <w:r w:rsidR="00F67BDD">
              <w:rPr>
                <w:rFonts w:ascii="Arial" w:hAnsi="Arial" w:cs="Arial"/>
                <w:b/>
                <w:sz w:val="24"/>
                <w:szCs w:val="24"/>
              </w:rPr>
              <w:t>nder je uitwerking opdracht 2 (</w:t>
            </w:r>
            <w:r w:rsidRPr="004B0E15">
              <w:rPr>
                <w:rFonts w:ascii="Arial" w:hAnsi="Arial" w:cs="Arial"/>
                <w:b/>
                <w:sz w:val="24"/>
                <w:szCs w:val="24"/>
              </w:rPr>
              <w:t xml:space="preserve">Je maakt de uitwerking met z’n tweeën maar ieder lid van de groep moet de tekst in het werkdocument hebben staan. </w:t>
            </w:r>
          </w:p>
        </w:tc>
      </w:tr>
      <w:tr w:rsidR="00B461DB" w:rsidRPr="004B0E15" w:rsidTr="00EF1835">
        <w:trPr>
          <w:trHeight w:val="1057"/>
        </w:trPr>
        <w:tc>
          <w:tcPr>
            <w:tcW w:w="4881" w:type="dxa"/>
          </w:tcPr>
          <w:p w:rsidR="00B461DB" w:rsidRPr="004B0E15" w:rsidRDefault="00B461DB" w:rsidP="00835E6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2a Nieuwe woorden die ik gebruik</w:t>
            </w:r>
            <w:r w:rsidR="00F67BDD">
              <w:rPr>
                <w:rFonts w:ascii="Arial" w:hAnsi="Arial" w:cs="Arial"/>
                <w:sz w:val="24"/>
                <w:szCs w:val="24"/>
              </w:rPr>
              <w:t>:</w:t>
            </w:r>
          </w:p>
        </w:tc>
        <w:tc>
          <w:tcPr>
            <w:tcW w:w="5260" w:type="dxa"/>
          </w:tcPr>
          <w:p w:rsidR="00B461DB" w:rsidRPr="004B0E15" w:rsidRDefault="0002487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Betekenis:</w:t>
            </w:r>
          </w:p>
        </w:tc>
      </w:tr>
      <w:tr w:rsidR="00B461DB" w:rsidRPr="004B0E15" w:rsidTr="00EF1835">
        <w:trPr>
          <w:trHeight w:val="1057"/>
        </w:trPr>
        <w:tc>
          <w:tcPr>
            <w:tcW w:w="4881" w:type="dxa"/>
          </w:tcPr>
          <w:p w:rsidR="00B461DB" w:rsidRPr="004B0E15" w:rsidRDefault="00B461DB" w:rsidP="00835E6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260" w:type="dxa"/>
          </w:tcPr>
          <w:p w:rsidR="00B461DB" w:rsidRPr="004B0E15" w:rsidRDefault="00B461DB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F1835" w:rsidRPr="004B0E15" w:rsidTr="008B734C">
        <w:trPr>
          <w:trHeight w:val="324"/>
        </w:trPr>
        <w:tc>
          <w:tcPr>
            <w:tcW w:w="4881" w:type="dxa"/>
          </w:tcPr>
          <w:p w:rsidR="00EF1835" w:rsidRPr="004B0E15" w:rsidRDefault="00B461DB" w:rsidP="00835E6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 xml:space="preserve">2b </w:t>
            </w:r>
            <w:r w:rsidR="00EF1835" w:rsidRPr="004B0E15">
              <w:rPr>
                <w:rFonts w:ascii="Arial" w:hAnsi="Arial" w:cs="Arial"/>
                <w:sz w:val="24"/>
                <w:szCs w:val="24"/>
              </w:rPr>
              <w:t>Ouderwetse woorden</w:t>
            </w:r>
            <w:r w:rsidRPr="004B0E15">
              <w:rPr>
                <w:rFonts w:ascii="Arial" w:hAnsi="Arial" w:cs="Arial"/>
                <w:sz w:val="24"/>
                <w:szCs w:val="24"/>
              </w:rPr>
              <w:t xml:space="preserve"> in het hoofdstuk</w:t>
            </w:r>
            <w:r w:rsidR="00F67BDD">
              <w:rPr>
                <w:rFonts w:ascii="Arial" w:hAnsi="Arial" w:cs="Arial"/>
                <w:sz w:val="24"/>
                <w:szCs w:val="24"/>
              </w:rPr>
              <w:t>:</w:t>
            </w:r>
          </w:p>
          <w:p w:rsidR="00EF1835" w:rsidRPr="004B0E15" w:rsidRDefault="00EF1835" w:rsidP="008B734C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260" w:type="dxa"/>
          </w:tcPr>
          <w:p w:rsidR="00EF1835" w:rsidRPr="004B0E15" w:rsidRDefault="00EF1835" w:rsidP="008B734C">
            <w:pPr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 xml:space="preserve">Woorden </w:t>
            </w:r>
            <w:r w:rsidR="008B734C" w:rsidRPr="004B0E15">
              <w:rPr>
                <w:rFonts w:ascii="Arial" w:hAnsi="Arial" w:cs="Arial"/>
                <w:sz w:val="24"/>
                <w:szCs w:val="24"/>
              </w:rPr>
              <w:t>hiervoor die wij nu gebruiken</w:t>
            </w:r>
            <w:r w:rsidR="0002487A">
              <w:rPr>
                <w:rFonts w:ascii="Arial" w:hAnsi="Arial" w:cs="Arial"/>
                <w:sz w:val="24"/>
                <w:szCs w:val="24"/>
              </w:rPr>
              <w:t>:</w:t>
            </w:r>
          </w:p>
        </w:tc>
      </w:tr>
      <w:tr w:rsidR="00EF1835" w:rsidRPr="004B0E15" w:rsidTr="00EF1835">
        <w:trPr>
          <w:trHeight w:val="1057"/>
        </w:trPr>
        <w:tc>
          <w:tcPr>
            <w:tcW w:w="4881" w:type="dxa"/>
          </w:tcPr>
          <w:p w:rsidR="00EF1835" w:rsidRPr="004B0E15" w:rsidRDefault="00EF1835" w:rsidP="00835E6E">
            <w:pPr>
              <w:pStyle w:val="Geenafstand"/>
              <w:rPr>
                <w:rFonts w:ascii="Arial" w:hAnsi="Arial" w:cs="Arial"/>
                <w:szCs w:val="24"/>
              </w:rPr>
            </w:pPr>
          </w:p>
        </w:tc>
        <w:tc>
          <w:tcPr>
            <w:tcW w:w="5260" w:type="dxa"/>
          </w:tcPr>
          <w:p w:rsidR="00EF1835" w:rsidRPr="004B0E15" w:rsidRDefault="00EF1835" w:rsidP="00835E6E">
            <w:pPr>
              <w:pStyle w:val="Geenafstand"/>
              <w:rPr>
                <w:rFonts w:ascii="Arial" w:hAnsi="Arial" w:cs="Arial"/>
                <w:szCs w:val="24"/>
              </w:rPr>
            </w:pPr>
          </w:p>
        </w:tc>
      </w:tr>
    </w:tbl>
    <w:p w:rsidR="00690FB3" w:rsidRPr="004B0E15" w:rsidRDefault="00690FB3" w:rsidP="004A4C38">
      <w:pPr>
        <w:pStyle w:val="Geenafstand"/>
        <w:rPr>
          <w:rFonts w:ascii="Arial" w:hAnsi="Arial" w:cs="Arial"/>
          <w:b/>
          <w:szCs w:val="24"/>
        </w:rPr>
      </w:pPr>
    </w:p>
    <w:p w:rsidR="00B461DB" w:rsidRPr="004B0E15" w:rsidRDefault="00B461DB" w:rsidP="00B461DB">
      <w:pPr>
        <w:pStyle w:val="Geenafstand"/>
        <w:rPr>
          <w:rFonts w:ascii="Arial" w:hAnsi="Arial" w:cs="Arial"/>
          <w:szCs w:val="24"/>
        </w:rPr>
      </w:pPr>
    </w:p>
    <w:p w:rsidR="00B461DB" w:rsidRPr="004B0E15" w:rsidRDefault="00B461DB" w:rsidP="00B461DB">
      <w:pPr>
        <w:pStyle w:val="Geenafstand"/>
        <w:ind w:left="720"/>
        <w:rPr>
          <w:rFonts w:ascii="Arial" w:hAnsi="Arial" w:cs="Arial"/>
          <w:szCs w:val="24"/>
        </w:rPr>
      </w:pPr>
      <w:r w:rsidRPr="004B0E15">
        <w:rPr>
          <w:rFonts w:ascii="Arial" w:hAnsi="Arial" w:cs="Arial"/>
          <w:noProof/>
          <w:szCs w:val="24"/>
          <w:lang w:eastAsia="nl-NL"/>
        </w:rPr>
        <w:drawing>
          <wp:anchor distT="0" distB="0" distL="114300" distR="114300" simplePos="0" relativeHeight="251672576" behindDoc="0" locked="0" layoutInCell="1" allowOverlap="1" wp14:anchorId="7F1910F8" wp14:editId="7FACE370">
            <wp:simplePos x="0" y="0"/>
            <wp:positionH relativeFrom="column">
              <wp:posOffset>-9525</wp:posOffset>
            </wp:positionH>
            <wp:positionV relativeFrom="paragraph">
              <wp:posOffset>116205</wp:posOffset>
            </wp:positionV>
            <wp:extent cx="514350" cy="514350"/>
            <wp:effectExtent l="0" t="0" r="0" b="0"/>
            <wp:wrapSquare wrapText="bothSides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alueren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61DB" w:rsidRPr="004B0E15" w:rsidRDefault="00B461DB" w:rsidP="00B461DB">
      <w:pPr>
        <w:pStyle w:val="Geenafstand"/>
        <w:ind w:left="720"/>
        <w:rPr>
          <w:rFonts w:ascii="Arial" w:hAnsi="Arial" w:cs="Arial"/>
          <w:szCs w:val="24"/>
        </w:rPr>
      </w:pPr>
    </w:p>
    <w:p w:rsidR="00B461DB" w:rsidRPr="004B0E15" w:rsidRDefault="00B461DB" w:rsidP="00B461DB">
      <w:pPr>
        <w:pStyle w:val="Geenafstand"/>
        <w:ind w:left="720"/>
        <w:rPr>
          <w:rFonts w:ascii="Arial" w:hAnsi="Arial" w:cs="Arial"/>
          <w:szCs w:val="24"/>
        </w:rPr>
      </w:pPr>
      <w:r w:rsidRPr="004B0E15">
        <w:rPr>
          <w:rFonts w:ascii="Arial" w:hAnsi="Arial" w:cs="Arial"/>
          <w:szCs w:val="24"/>
        </w:rPr>
        <w:t>Ga nu terug naar je werkplan en vul in hoeveel tijd deze opdracht je gekost heeft</w:t>
      </w:r>
      <w:r w:rsidR="00947B36" w:rsidRPr="004B0E15">
        <w:rPr>
          <w:rFonts w:ascii="Arial" w:hAnsi="Arial" w:cs="Arial"/>
          <w:szCs w:val="24"/>
        </w:rPr>
        <w:t>.</w:t>
      </w:r>
    </w:p>
    <w:p w:rsidR="00B461DB" w:rsidRPr="004B0E15" w:rsidRDefault="00B461DB" w:rsidP="00B461DB">
      <w:pPr>
        <w:pStyle w:val="Geenafstand"/>
        <w:ind w:left="720"/>
        <w:rPr>
          <w:rFonts w:ascii="Arial" w:hAnsi="Arial" w:cs="Arial"/>
          <w:szCs w:val="24"/>
        </w:rPr>
      </w:pPr>
    </w:p>
    <w:p w:rsidR="00B461DB" w:rsidRPr="004B0E15" w:rsidRDefault="00B461DB" w:rsidP="00B461DB">
      <w:pPr>
        <w:pStyle w:val="Geenafstand"/>
        <w:ind w:left="720"/>
        <w:rPr>
          <w:rFonts w:ascii="Arial" w:hAnsi="Arial" w:cs="Arial"/>
          <w:szCs w:val="24"/>
        </w:rPr>
      </w:pPr>
    </w:p>
    <w:p w:rsidR="00B461DB" w:rsidRPr="004B0E15" w:rsidRDefault="00B461DB" w:rsidP="00B461DB">
      <w:pPr>
        <w:pStyle w:val="Geenafstand"/>
        <w:ind w:left="720"/>
        <w:rPr>
          <w:rFonts w:ascii="Arial" w:hAnsi="Arial" w:cs="Arial"/>
          <w:szCs w:val="24"/>
        </w:rPr>
      </w:pPr>
      <w:r w:rsidRPr="004B0E15">
        <w:rPr>
          <w:rFonts w:ascii="Arial" w:hAnsi="Arial" w:cs="Arial"/>
          <w:noProof/>
          <w:szCs w:val="24"/>
          <w:lang w:eastAsia="nl-NL"/>
        </w:rPr>
        <w:drawing>
          <wp:anchor distT="0" distB="0" distL="114300" distR="114300" simplePos="0" relativeHeight="251671552" behindDoc="0" locked="0" layoutInCell="1" allowOverlap="1" wp14:anchorId="269E4EE1" wp14:editId="2244C5B6">
            <wp:simplePos x="0" y="0"/>
            <wp:positionH relativeFrom="column">
              <wp:posOffset>12700</wp:posOffset>
            </wp:positionH>
            <wp:positionV relativeFrom="paragraph">
              <wp:posOffset>163830</wp:posOffset>
            </wp:positionV>
            <wp:extent cx="484505" cy="484505"/>
            <wp:effectExtent l="0" t="0" r="0" b="0"/>
            <wp:wrapSquare wrapText="bothSides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op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505" cy="484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61DB" w:rsidRPr="004B0E15" w:rsidRDefault="00B461DB" w:rsidP="00B461DB">
      <w:pPr>
        <w:pStyle w:val="Geenafstand"/>
        <w:rPr>
          <w:rFonts w:ascii="Arial" w:hAnsi="Arial" w:cs="Arial"/>
          <w:b/>
          <w:szCs w:val="24"/>
        </w:rPr>
      </w:pPr>
    </w:p>
    <w:p w:rsidR="00B461DB" w:rsidRPr="004B0E15" w:rsidRDefault="00B461DB" w:rsidP="00B461DB">
      <w:pPr>
        <w:rPr>
          <w:rFonts w:ascii="Arial" w:hAnsi="Arial" w:cs="Arial"/>
          <w:sz w:val="24"/>
          <w:szCs w:val="24"/>
        </w:rPr>
      </w:pPr>
      <w:r w:rsidRPr="004B0E15">
        <w:rPr>
          <w:rFonts w:ascii="Arial" w:hAnsi="Arial" w:cs="Arial"/>
          <w:sz w:val="24"/>
          <w:szCs w:val="24"/>
        </w:rPr>
        <w:t xml:space="preserve">Ga nu terug naar de </w:t>
      </w:r>
      <w:proofErr w:type="spellStart"/>
      <w:r w:rsidRPr="004B0E15">
        <w:rPr>
          <w:rFonts w:ascii="Arial" w:hAnsi="Arial" w:cs="Arial"/>
          <w:sz w:val="24"/>
          <w:szCs w:val="24"/>
        </w:rPr>
        <w:t>powerpoint</w:t>
      </w:r>
      <w:proofErr w:type="spellEnd"/>
      <w:r w:rsidRPr="004B0E15">
        <w:rPr>
          <w:rFonts w:ascii="Arial" w:hAnsi="Arial" w:cs="Arial"/>
          <w:sz w:val="24"/>
          <w:szCs w:val="24"/>
        </w:rPr>
        <w:t xml:space="preserve"> voor de uitleg bij opdracht 3</w:t>
      </w:r>
      <w:r w:rsidR="003D7AF4">
        <w:rPr>
          <w:rFonts w:ascii="Arial" w:hAnsi="Arial" w:cs="Arial"/>
          <w:sz w:val="24"/>
          <w:szCs w:val="24"/>
        </w:rPr>
        <w:t>.</w:t>
      </w:r>
    </w:p>
    <w:p w:rsidR="00B461DB" w:rsidRPr="004B0E15" w:rsidRDefault="00B461DB" w:rsidP="00B461DB">
      <w:pPr>
        <w:pStyle w:val="Geenafstand"/>
        <w:rPr>
          <w:rFonts w:ascii="Arial" w:hAnsi="Arial" w:cs="Arial"/>
          <w:b/>
          <w:szCs w:val="24"/>
        </w:rPr>
      </w:pPr>
    </w:p>
    <w:p w:rsidR="00C014BB" w:rsidRPr="004B0E15" w:rsidRDefault="00A563A0" w:rsidP="00B461DB">
      <w:pPr>
        <w:pStyle w:val="Geenafstand"/>
        <w:rPr>
          <w:rFonts w:ascii="Arial" w:hAnsi="Arial" w:cs="Arial"/>
          <w:szCs w:val="24"/>
        </w:rPr>
      </w:pPr>
      <w:r w:rsidRPr="004B0E15">
        <w:rPr>
          <w:rFonts w:ascii="Arial" w:hAnsi="Arial" w:cs="Arial"/>
          <w:szCs w:val="24"/>
        </w:rPr>
        <w:t>.</w:t>
      </w:r>
    </w:p>
    <w:p w:rsidR="004A4C38" w:rsidRPr="004B0E15" w:rsidRDefault="004A4C38">
      <w:pPr>
        <w:rPr>
          <w:rFonts w:ascii="Arial" w:hAnsi="Arial" w:cs="Arial"/>
          <w:sz w:val="24"/>
          <w:szCs w:val="24"/>
        </w:rPr>
      </w:pPr>
    </w:p>
    <w:p w:rsidR="00317B9D" w:rsidRPr="004B0E15" w:rsidRDefault="00317B9D">
      <w:pPr>
        <w:rPr>
          <w:rFonts w:ascii="Arial" w:hAnsi="Arial" w:cs="Arial"/>
          <w:b/>
          <w:sz w:val="24"/>
          <w:szCs w:val="24"/>
        </w:rPr>
      </w:pPr>
      <w:r w:rsidRPr="004B0E15">
        <w:rPr>
          <w:rFonts w:ascii="Arial" w:hAnsi="Arial" w:cs="Arial"/>
          <w:b/>
          <w:sz w:val="24"/>
          <w:szCs w:val="24"/>
        </w:rPr>
        <w:br w:type="page"/>
      </w:r>
    </w:p>
    <w:p w:rsidR="0098260B" w:rsidRPr="004B0E15" w:rsidRDefault="00B461DB" w:rsidP="00756ABF">
      <w:pPr>
        <w:pStyle w:val="Geenafstand"/>
        <w:rPr>
          <w:rFonts w:ascii="Arial" w:hAnsi="Arial" w:cs="Arial"/>
          <w:b/>
          <w:szCs w:val="24"/>
        </w:rPr>
      </w:pPr>
      <w:r w:rsidRPr="004B0E15">
        <w:rPr>
          <w:rFonts w:ascii="Arial" w:hAnsi="Arial" w:cs="Arial"/>
          <w:b/>
          <w:szCs w:val="24"/>
        </w:rPr>
        <w:lastRenderedPageBreak/>
        <w:t xml:space="preserve">Opdracht 3 </w:t>
      </w:r>
      <w:r w:rsidR="003D7AF4">
        <w:rPr>
          <w:rFonts w:ascii="Arial" w:hAnsi="Arial" w:cs="Arial"/>
          <w:b/>
          <w:szCs w:val="24"/>
        </w:rPr>
        <w:t xml:space="preserve"> Keuze</w:t>
      </w:r>
      <w:r w:rsidR="0098260B" w:rsidRPr="004B0E15">
        <w:rPr>
          <w:rFonts w:ascii="Arial" w:hAnsi="Arial" w:cs="Arial"/>
          <w:b/>
          <w:szCs w:val="24"/>
        </w:rPr>
        <w:t>opdrachten</w:t>
      </w:r>
    </w:p>
    <w:p w:rsidR="00121895" w:rsidRPr="004B0E15" w:rsidRDefault="00121895" w:rsidP="00756ABF">
      <w:pPr>
        <w:pStyle w:val="Geenafstand"/>
        <w:rPr>
          <w:rFonts w:ascii="Arial" w:hAnsi="Arial" w:cs="Arial"/>
          <w:b/>
          <w:szCs w:val="24"/>
        </w:rPr>
      </w:pPr>
      <w:r w:rsidRPr="004B0E15">
        <w:rPr>
          <w:rFonts w:ascii="Arial" w:hAnsi="Arial" w:cs="Arial"/>
          <w:b/>
          <w:szCs w:val="24"/>
        </w:rPr>
        <w:t>Kies één opdracht uit en werk die met je groep uit.</w:t>
      </w:r>
    </w:p>
    <w:p w:rsidR="00317B9D" w:rsidRPr="004B0E15" w:rsidRDefault="00317B9D" w:rsidP="00D634D9">
      <w:pPr>
        <w:rPr>
          <w:rFonts w:ascii="Arial" w:hAnsi="Arial" w:cs="Arial"/>
          <w:sz w:val="24"/>
          <w:szCs w:val="24"/>
        </w:rPr>
      </w:pPr>
    </w:p>
    <w:tbl>
      <w:tblPr>
        <w:tblW w:w="10141" w:type="dxa"/>
        <w:tblInd w:w="-1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141"/>
      </w:tblGrid>
      <w:tr w:rsidR="00756ABF" w:rsidRPr="004B0E15" w:rsidTr="00835E6E">
        <w:trPr>
          <w:trHeight w:val="360"/>
        </w:trPr>
        <w:tc>
          <w:tcPr>
            <w:tcW w:w="10141" w:type="dxa"/>
            <w:shd w:val="clear" w:color="auto" w:fill="BFBFBF" w:themeFill="background1" w:themeFillShade="BF"/>
          </w:tcPr>
          <w:p w:rsidR="00756ABF" w:rsidRPr="004B0E15" w:rsidRDefault="00756ABF" w:rsidP="00835E6E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>Schrijf in het blok hieronder</w:t>
            </w:r>
            <w:r w:rsidR="003D7AF4">
              <w:rPr>
                <w:rFonts w:ascii="Arial" w:hAnsi="Arial" w:cs="Arial"/>
                <w:b/>
                <w:sz w:val="24"/>
                <w:szCs w:val="24"/>
              </w:rPr>
              <w:t xml:space="preserve"> je uitwerking opdracht 3 Keuze</w:t>
            </w:r>
            <w:r w:rsidRPr="004B0E15">
              <w:rPr>
                <w:rFonts w:ascii="Arial" w:hAnsi="Arial" w:cs="Arial"/>
                <w:b/>
                <w:sz w:val="24"/>
                <w:szCs w:val="24"/>
              </w:rPr>
              <w:t xml:space="preserve">opdracht </w:t>
            </w:r>
          </w:p>
          <w:p w:rsidR="00756ABF" w:rsidRPr="004B0E15" w:rsidRDefault="003D7AF4" w:rsidP="00835E6E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(</w:t>
            </w:r>
            <w:r w:rsidR="00756ABF" w:rsidRPr="004B0E15">
              <w:rPr>
                <w:rFonts w:ascii="Arial" w:hAnsi="Arial" w:cs="Arial"/>
                <w:b/>
                <w:sz w:val="24"/>
                <w:szCs w:val="24"/>
              </w:rPr>
              <w:t>Je maakt de uitwerking met z</w:t>
            </w:r>
            <w:r w:rsidR="00932152" w:rsidRPr="004B0E15">
              <w:rPr>
                <w:rFonts w:ascii="Arial" w:hAnsi="Arial" w:cs="Arial"/>
                <w:b/>
                <w:sz w:val="24"/>
                <w:szCs w:val="24"/>
              </w:rPr>
              <w:t>’</w:t>
            </w:r>
            <w:r w:rsidR="00756ABF" w:rsidRPr="004B0E15">
              <w:rPr>
                <w:rFonts w:ascii="Arial" w:hAnsi="Arial" w:cs="Arial"/>
                <w:b/>
                <w:sz w:val="24"/>
                <w:szCs w:val="24"/>
              </w:rPr>
              <w:t>n tweeën</w:t>
            </w:r>
            <w:r w:rsidR="00932152" w:rsidRPr="004B0E15">
              <w:rPr>
                <w:rFonts w:ascii="Arial" w:hAnsi="Arial" w:cs="Arial"/>
                <w:b/>
                <w:color w:val="FF0000"/>
                <w:sz w:val="24"/>
                <w:szCs w:val="24"/>
              </w:rPr>
              <w:t>,</w:t>
            </w:r>
            <w:r w:rsidR="00756ABF" w:rsidRPr="004B0E15">
              <w:rPr>
                <w:rFonts w:ascii="Arial" w:hAnsi="Arial" w:cs="Arial"/>
                <w:b/>
                <w:sz w:val="24"/>
                <w:szCs w:val="24"/>
              </w:rPr>
              <w:t xml:space="preserve"> maar ieder lid van de groep moet de tekst in het werkdocument hebben staan. </w:t>
            </w:r>
          </w:p>
        </w:tc>
      </w:tr>
      <w:tr w:rsidR="00756ABF" w:rsidRPr="004B0E15" w:rsidTr="00835E6E">
        <w:trPr>
          <w:trHeight w:val="360"/>
        </w:trPr>
        <w:tc>
          <w:tcPr>
            <w:tcW w:w="10141" w:type="dxa"/>
            <w:shd w:val="clear" w:color="auto" w:fill="BFBFBF" w:themeFill="background1" w:themeFillShade="BF"/>
          </w:tcPr>
          <w:p w:rsidR="00756ABF" w:rsidRPr="004B0E15" w:rsidRDefault="00756ABF" w:rsidP="00835E6E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 xml:space="preserve">Als je zelf de fouten er uit gehaald hebt en de zinsbouw </w:t>
            </w:r>
            <w:r w:rsidRPr="004B0E15">
              <w:rPr>
                <w:rFonts w:ascii="Arial" w:hAnsi="Arial" w:cs="Arial"/>
                <w:b/>
                <w:noProof/>
                <w:sz w:val="24"/>
                <w:szCs w:val="24"/>
                <w:lang w:eastAsia="nl-NL"/>
              </w:rPr>
              <w:drawing>
                <wp:anchor distT="0" distB="0" distL="114300" distR="114300" simplePos="0" relativeHeight="251675648" behindDoc="0" locked="0" layoutInCell="1" allowOverlap="1" wp14:anchorId="4361A4E5" wp14:editId="13FFAD80">
                  <wp:simplePos x="0" y="0"/>
                  <wp:positionH relativeFrom="column">
                    <wp:posOffset>-90805</wp:posOffset>
                  </wp:positionH>
                  <wp:positionV relativeFrom="paragraph">
                    <wp:posOffset>-286385</wp:posOffset>
                  </wp:positionV>
                  <wp:extent cx="885825" cy="947420"/>
                  <wp:effectExtent l="0" t="0" r="9525" b="5080"/>
                  <wp:wrapSquare wrapText="bothSides"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kijken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947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B0E15">
              <w:rPr>
                <w:rFonts w:ascii="Arial" w:hAnsi="Arial" w:cs="Arial"/>
                <w:b/>
                <w:sz w:val="24"/>
                <w:szCs w:val="24"/>
              </w:rPr>
              <w:t>gecontroleerd hebt ( zinnen niet langer dan 12-16 woorden), kun je je buurman/ - vrouw vragen om jouw tekst ook eens door te lezen en de fouten in jouw tekst te arceren.</w:t>
            </w:r>
            <w:r w:rsidRPr="004B0E15">
              <w:rPr>
                <w:rFonts w:ascii="Arial" w:hAnsi="Arial" w:cs="Arial"/>
                <w:b/>
                <w:noProof/>
                <w:sz w:val="24"/>
                <w:szCs w:val="24"/>
                <w:lang w:eastAsia="nl-NL"/>
              </w:rPr>
              <w:drawing>
                <wp:anchor distT="0" distB="0" distL="114300" distR="114300" simplePos="0" relativeHeight="251674624" behindDoc="0" locked="0" layoutInCell="1" allowOverlap="1" wp14:anchorId="52AFC5D7" wp14:editId="3C45A7BE">
                  <wp:simplePos x="0" y="0"/>
                  <wp:positionH relativeFrom="column">
                    <wp:posOffset>96520</wp:posOffset>
                  </wp:positionH>
                  <wp:positionV relativeFrom="paragraph">
                    <wp:posOffset>108585</wp:posOffset>
                  </wp:positionV>
                  <wp:extent cx="478790" cy="511810"/>
                  <wp:effectExtent l="0" t="0" r="0" b="2540"/>
                  <wp:wrapSquare wrapText="bothSides"/>
                  <wp:docPr id="13" name="Afbeelding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akijken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790" cy="511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56ABF" w:rsidRPr="004B0E15" w:rsidTr="00835E6E">
        <w:trPr>
          <w:trHeight w:val="1057"/>
        </w:trPr>
        <w:tc>
          <w:tcPr>
            <w:tcW w:w="10141" w:type="dxa"/>
          </w:tcPr>
          <w:p w:rsidR="00756ABF" w:rsidRPr="004B0E15" w:rsidRDefault="00756ABF" w:rsidP="00835E6E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:rsidR="00756ABF" w:rsidRPr="004B0E15" w:rsidRDefault="00756ABF" w:rsidP="00101CD1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Wij hebben ge</w:t>
            </w:r>
            <w:r w:rsidR="000006A7" w:rsidRPr="004B0E15">
              <w:rPr>
                <w:rFonts w:ascii="Arial" w:hAnsi="Arial" w:cs="Arial"/>
                <w:sz w:val="24"/>
                <w:szCs w:val="24"/>
              </w:rPr>
              <w:t>kozen voor k</w:t>
            </w:r>
            <w:r w:rsidR="003D7AF4">
              <w:rPr>
                <w:rFonts w:ascii="Arial" w:hAnsi="Arial" w:cs="Arial"/>
                <w:sz w:val="24"/>
                <w:szCs w:val="24"/>
              </w:rPr>
              <w:t>euze</w:t>
            </w:r>
            <w:r w:rsidR="000006A7" w:rsidRPr="004B0E15">
              <w:rPr>
                <w:rFonts w:ascii="Arial" w:hAnsi="Arial" w:cs="Arial"/>
                <w:sz w:val="24"/>
                <w:szCs w:val="24"/>
              </w:rPr>
              <w:t>opdracht</w:t>
            </w:r>
            <w:r w:rsidR="00101CD1" w:rsidRPr="004B0E15">
              <w:rPr>
                <w:rFonts w:ascii="Arial" w:hAnsi="Arial" w:cs="Arial"/>
                <w:sz w:val="24"/>
                <w:szCs w:val="24"/>
              </w:rPr>
              <w:t>…….</w:t>
            </w:r>
            <w:r w:rsidR="000006A7" w:rsidRPr="004B0E15">
              <w:rPr>
                <w:rFonts w:ascii="Arial" w:hAnsi="Arial" w:cs="Arial"/>
                <w:sz w:val="24"/>
                <w:szCs w:val="24"/>
              </w:rPr>
              <w:t xml:space="preserve"> omdat</w:t>
            </w:r>
            <w:r w:rsidR="00101CD1" w:rsidRPr="004B0E15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0006A7" w:rsidRPr="004B0E15">
              <w:rPr>
                <w:rFonts w:ascii="Arial" w:hAnsi="Arial" w:cs="Arial"/>
                <w:sz w:val="24"/>
                <w:szCs w:val="24"/>
              </w:rPr>
              <w:t>,….</w:t>
            </w:r>
            <w:r w:rsidR="00932152" w:rsidRPr="004B0E15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756ABF" w:rsidRPr="004B0E15" w:rsidTr="00835E6E">
        <w:trPr>
          <w:trHeight w:val="1057"/>
        </w:trPr>
        <w:tc>
          <w:tcPr>
            <w:tcW w:w="10141" w:type="dxa"/>
          </w:tcPr>
          <w:p w:rsidR="00756ABF" w:rsidRPr="004B0E15" w:rsidRDefault="00756ABF" w:rsidP="00835E6E">
            <w:pPr>
              <w:pStyle w:val="Geenafstand"/>
              <w:rPr>
                <w:rFonts w:ascii="Arial" w:hAnsi="Arial" w:cs="Arial"/>
                <w:szCs w:val="24"/>
              </w:rPr>
            </w:pPr>
          </w:p>
        </w:tc>
      </w:tr>
    </w:tbl>
    <w:p w:rsidR="006F5B23" w:rsidRPr="004B0E15" w:rsidRDefault="006F5B23" w:rsidP="006F5B23">
      <w:pPr>
        <w:ind w:left="218"/>
        <w:rPr>
          <w:rFonts w:ascii="Arial" w:hAnsi="Arial" w:cs="Arial"/>
          <w:b/>
          <w:sz w:val="24"/>
          <w:szCs w:val="24"/>
        </w:rPr>
      </w:pPr>
    </w:p>
    <w:tbl>
      <w:tblPr>
        <w:tblpPr w:leftFromText="141" w:rightFromText="141" w:vertAnchor="text" w:horzAnchor="margin" w:tblpX="-72" w:tblpY="364"/>
        <w:tblW w:w="100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065"/>
      </w:tblGrid>
      <w:tr w:rsidR="006F5B23" w:rsidRPr="004B0E15" w:rsidTr="003C6F0A">
        <w:trPr>
          <w:trHeight w:val="360"/>
        </w:trPr>
        <w:tc>
          <w:tcPr>
            <w:tcW w:w="10065" w:type="dxa"/>
            <w:shd w:val="clear" w:color="auto" w:fill="BFBFBF" w:themeFill="background1" w:themeFillShade="BF"/>
          </w:tcPr>
          <w:p w:rsidR="006F5B23" w:rsidRPr="004B0E15" w:rsidRDefault="006F5B23" w:rsidP="003C6F0A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 xml:space="preserve">Schrijf in het blok hieronder je uitwerking opdracht 4 </w:t>
            </w:r>
          </w:p>
        </w:tc>
      </w:tr>
      <w:tr w:rsidR="006F5B23" w:rsidRPr="004B0E15" w:rsidTr="003C6F0A">
        <w:trPr>
          <w:trHeight w:val="360"/>
        </w:trPr>
        <w:tc>
          <w:tcPr>
            <w:tcW w:w="10065" w:type="dxa"/>
            <w:shd w:val="clear" w:color="auto" w:fill="BFBFBF" w:themeFill="background1" w:themeFillShade="BF"/>
          </w:tcPr>
          <w:p w:rsidR="006F5B23" w:rsidRPr="004B0E15" w:rsidRDefault="006F5B23" w:rsidP="003C6F0A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>Voorbereiding slotopdracht  deel 2  journaal/interview</w:t>
            </w:r>
          </w:p>
          <w:p w:rsidR="006F5B23" w:rsidRPr="004B0E15" w:rsidRDefault="006F5B23" w:rsidP="003C6F0A">
            <w:pPr>
              <w:ind w:left="218"/>
              <w:rPr>
                <w:rFonts w:ascii="Arial" w:hAnsi="Arial" w:cs="Arial"/>
                <w:b/>
                <w:sz w:val="24"/>
                <w:szCs w:val="24"/>
              </w:rPr>
            </w:pPr>
            <w:r w:rsidRPr="004B0E15">
              <w:rPr>
                <w:rFonts w:ascii="Arial" w:hAnsi="Arial" w:cs="Arial"/>
                <w:b/>
                <w:sz w:val="24"/>
                <w:szCs w:val="24"/>
              </w:rPr>
              <w:t xml:space="preserve"> ( Je maakt de uitwerking met z’n tweeën, maar ieder lid van de groep moet de tekst in het werkdocument hebben staan. </w:t>
            </w:r>
          </w:p>
        </w:tc>
      </w:tr>
      <w:tr w:rsidR="006F5B23" w:rsidRPr="004B0E15" w:rsidTr="003C6F0A">
        <w:trPr>
          <w:trHeight w:val="1057"/>
        </w:trPr>
        <w:tc>
          <w:tcPr>
            <w:tcW w:w="10065" w:type="dxa"/>
          </w:tcPr>
          <w:p w:rsidR="006F5B23" w:rsidRPr="004B0E15" w:rsidRDefault="006F5B23" w:rsidP="003C6F0A">
            <w:pPr>
              <w:pStyle w:val="Geenafstand"/>
              <w:numPr>
                <w:ilvl w:val="0"/>
                <w:numId w:val="17"/>
              </w:numPr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Na de gebeurtenissen in jouw hoofdstuk ontmoet Erik een verslaggever van SBS 6. De verslaggever interviewt Erik over wat hij heeft meegemaakt in dat hoofdstuk.</w:t>
            </w:r>
          </w:p>
          <w:p w:rsidR="006F5B23" w:rsidRPr="004B0E15" w:rsidRDefault="006F5B23" w:rsidP="003C6F0A">
            <w:pPr>
              <w:pStyle w:val="Geenafstand"/>
              <w:numPr>
                <w:ilvl w:val="0"/>
                <w:numId w:val="17"/>
              </w:numPr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Bedenk tien vragen die jij als reporter aan Erik zou stellen. De vragen moeten gaan over wat hij heeft meegemaakt in jouw hoofdstuk.</w:t>
            </w:r>
          </w:p>
          <w:p w:rsidR="006F5B23" w:rsidRPr="004B0E15" w:rsidRDefault="006F5B23" w:rsidP="003C6F0A">
            <w:pPr>
              <w:pStyle w:val="Geenafstand"/>
              <w:numPr>
                <w:ilvl w:val="0"/>
                <w:numId w:val="17"/>
              </w:numPr>
              <w:rPr>
                <w:rFonts w:ascii="Arial" w:hAnsi="Arial" w:cs="Arial"/>
                <w:szCs w:val="24"/>
              </w:rPr>
            </w:pPr>
            <w:r w:rsidRPr="004B0E15">
              <w:rPr>
                <w:rFonts w:ascii="Arial" w:hAnsi="Arial" w:cs="Arial"/>
                <w:szCs w:val="24"/>
              </w:rPr>
              <w:t>Zet de antwoorden erbij</w:t>
            </w:r>
          </w:p>
          <w:p w:rsidR="006F5B23" w:rsidRPr="004B0E15" w:rsidRDefault="006F5B23" w:rsidP="003C6F0A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6F5B23" w:rsidRPr="004B0E15" w:rsidTr="003C6F0A">
        <w:trPr>
          <w:trHeight w:val="1057"/>
        </w:trPr>
        <w:tc>
          <w:tcPr>
            <w:tcW w:w="10065" w:type="dxa"/>
          </w:tcPr>
          <w:p w:rsidR="006F5B23" w:rsidRPr="004B0E15" w:rsidRDefault="006F5B23" w:rsidP="003C6F0A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  <w:r w:rsidRPr="004B0E15">
              <w:rPr>
                <w:rFonts w:ascii="Arial" w:hAnsi="Arial" w:cs="Arial"/>
                <w:sz w:val="24"/>
                <w:szCs w:val="24"/>
              </w:rPr>
              <w:t>Speel het interview na en fi</w:t>
            </w:r>
            <w:r w:rsidR="003C6F0A">
              <w:rPr>
                <w:rFonts w:ascii="Arial" w:hAnsi="Arial" w:cs="Arial"/>
                <w:sz w:val="24"/>
                <w:szCs w:val="24"/>
              </w:rPr>
              <w:t>lm dit. Zet het filmpje op USB-</w:t>
            </w:r>
            <w:r w:rsidRPr="004B0E15">
              <w:rPr>
                <w:rFonts w:ascii="Arial" w:hAnsi="Arial" w:cs="Arial"/>
                <w:sz w:val="24"/>
                <w:szCs w:val="24"/>
              </w:rPr>
              <w:t xml:space="preserve">stick zodat het in de klas getoond kan worden. Zorg dat de reporter eerst een kleine inleiding geeft over de gebeurtenissen in het hoofdstuk. </w:t>
            </w:r>
          </w:p>
        </w:tc>
      </w:tr>
      <w:tr w:rsidR="006F5B23" w:rsidRPr="004B0E15" w:rsidTr="003C6F0A">
        <w:trPr>
          <w:trHeight w:val="1057"/>
        </w:trPr>
        <w:tc>
          <w:tcPr>
            <w:tcW w:w="10065" w:type="dxa"/>
          </w:tcPr>
          <w:p w:rsidR="006F5B23" w:rsidRPr="004B0E15" w:rsidRDefault="003C6F0A" w:rsidP="003C6F0A">
            <w:pPr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="006F5B23" w:rsidRPr="004B0E15">
              <w:rPr>
                <w:rFonts w:ascii="Arial" w:hAnsi="Arial" w:cs="Arial"/>
                <w:sz w:val="24"/>
                <w:szCs w:val="24"/>
              </w:rPr>
              <w:t>interview</w:t>
            </w:r>
            <w:proofErr w:type="spellEnd"/>
          </w:p>
        </w:tc>
      </w:tr>
    </w:tbl>
    <w:p w:rsidR="002C4D83" w:rsidRPr="004B0E15" w:rsidRDefault="002C4D83" w:rsidP="002C4D83">
      <w:pPr>
        <w:pStyle w:val="Geenafstand"/>
        <w:rPr>
          <w:rFonts w:ascii="Arial" w:hAnsi="Arial" w:cs="Arial"/>
          <w:szCs w:val="24"/>
        </w:rPr>
      </w:pPr>
    </w:p>
    <w:p w:rsidR="002C4D83" w:rsidRPr="004B0E15" w:rsidRDefault="002C4D83" w:rsidP="002C4D83">
      <w:pPr>
        <w:rPr>
          <w:rFonts w:ascii="Arial" w:hAnsi="Arial" w:cs="Arial"/>
          <w:b/>
          <w:sz w:val="24"/>
          <w:szCs w:val="24"/>
        </w:rPr>
      </w:pPr>
      <w:r w:rsidRPr="004B0E15">
        <w:rPr>
          <w:rFonts w:ascii="Arial" w:hAnsi="Arial" w:cs="Arial"/>
          <w:b/>
          <w:noProof/>
          <w:sz w:val="24"/>
          <w:szCs w:val="24"/>
          <w:lang w:eastAsia="nl-NL"/>
        </w:rPr>
        <w:lastRenderedPageBreak/>
        <w:drawing>
          <wp:inline distT="0" distB="0" distL="0" distR="0" wp14:anchorId="5740E74F" wp14:editId="6FF69FE2">
            <wp:extent cx="639514" cy="639514"/>
            <wp:effectExtent l="0" t="0" r="8255" b="8255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14" cy="639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Pr="004B0E15">
        <w:rPr>
          <w:rFonts w:ascii="Arial" w:hAnsi="Arial" w:cs="Arial"/>
          <w:b/>
          <w:sz w:val="24"/>
          <w:szCs w:val="24"/>
        </w:rPr>
        <w:t xml:space="preserve">Afwerking deel 2. Zorg dat het document </w:t>
      </w:r>
      <w:r w:rsidR="00722367" w:rsidRPr="004B0E15">
        <w:rPr>
          <w:rFonts w:ascii="Arial" w:hAnsi="Arial" w:cs="Arial"/>
          <w:b/>
          <w:sz w:val="24"/>
          <w:szCs w:val="24"/>
        </w:rPr>
        <w:t xml:space="preserve">er netjes uitziet </w:t>
      </w:r>
      <w:r w:rsidRPr="004B0E15">
        <w:rPr>
          <w:rFonts w:ascii="Arial" w:hAnsi="Arial" w:cs="Arial"/>
          <w:b/>
          <w:sz w:val="24"/>
          <w:szCs w:val="24"/>
        </w:rPr>
        <w:t>voor je het uploadt. Alles in hetzelfde lettertype. Foto’s netjes recht enz.</w:t>
      </w:r>
    </w:p>
    <w:p w:rsidR="002C4D83" w:rsidRPr="004B0E15" w:rsidRDefault="002C4D83" w:rsidP="002C4D83">
      <w:pPr>
        <w:rPr>
          <w:rFonts w:ascii="Arial" w:hAnsi="Arial" w:cs="Arial"/>
          <w:b/>
          <w:sz w:val="24"/>
          <w:szCs w:val="24"/>
        </w:rPr>
      </w:pPr>
      <w:r w:rsidRPr="004B0E15">
        <w:rPr>
          <w:rFonts w:ascii="Arial" w:hAnsi="Arial" w:cs="Arial"/>
          <w:noProof/>
          <w:sz w:val="24"/>
          <w:szCs w:val="24"/>
          <w:lang w:eastAsia="nl-NL"/>
        </w:rPr>
        <w:drawing>
          <wp:inline distT="0" distB="0" distL="0" distR="0" wp14:anchorId="6360874D" wp14:editId="09338BE3">
            <wp:extent cx="514350" cy="51435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alueren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B0E15">
        <w:rPr>
          <w:rFonts w:ascii="Arial" w:hAnsi="Arial" w:cs="Arial"/>
          <w:b/>
          <w:sz w:val="24"/>
          <w:szCs w:val="24"/>
        </w:rPr>
        <w:t>Evalueren werkplan.</w:t>
      </w:r>
    </w:p>
    <w:p w:rsidR="00183047" w:rsidRPr="004B0E15" w:rsidRDefault="002C4D83">
      <w:pPr>
        <w:rPr>
          <w:rFonts w:ascii="Arial" w:hAnsi="Arial" w:cs="Arial"/>
          <w:b/>
          <w:sz w:val="24"/>
          <w:szCs w:val="24"/>
        </w:rPr>
      </w:pPr>
      <w:r w:rsidRPr="004B0E15">
        <w:rPr>
          <w:rFonts w:ascii="Arial" w:hAnsi="Arial" w:cs="Arial"/>
          <w:b/>
          <w:sz w:val="24"/>
          <w:szCs w:val="24"/>
        </w:rPr>
        <w:t>Ga terug naar je werkplan en bekijk of je planning ook uitgekomen is. Beantwoord de vragen in het blok: Evalueren werkplan</w:t>
      </w:r>
      <w:r w:rsidR="00722367">
        <w:rPr>
          <w:rFonts w:ascii="Arial" w:hAnsi="Arial" w:cs="Arial"/>
          <w:b/>
          <w:sz w:val="24"/>
          <w:szCs w:val="24"/>
        </w:rPr>
        <w:t>.</w:t>
      </w:r>
    </w:p>
    <w:p w:rsidR="006F5B23" w:rsidRPr="004B0E15" w:rsidRDefault="006F5B23" w:rsidP="004A4C38">
      <w:pPr>
        <w:pStyle w:val="Geenafstand"/>
        <w:ind w:left="720"/>
        <w:rPr>
          <w:rFonts w:ascii="Arial" w:hAnsi="Arial" w:cs="Arial"/>
          <w:b/>
          <w:szCs w:val="24"/>
        </w:rPr>
      </w:pPr>
    </w:p>
    <w:p w:rsidR="00C8306F" w:rsidRPr="004B0E15" w:rsidRDefault="00C8306F">
      <w:pPr>
        <w:rPr>
          <w:rFonts w:ascii="Arial" w:hAnsi="Arial" w:cs="Arial"/>
          <w:sz w:val="24"/>
          <w:szCs w:val="24"/>
        </w:rPr>
      </w:pPr>
    </w:p>
    <w:p w:rsidR="006F5B23" w:rsidRPr="004B0E15" w:rsidRDefault="006F5B23" w:rsidP="006F5B23">
      <w:pPr>
        <w:rPr>
          <w:rFonts w:ascii="Arial" w:hAnsi="Arial" w:cs="Arial"/>
          <w:sz w:val="24"/>
          <w:szCs w:val="24"/>
        </w:rPr>
      </w:pPr>
    </w:p>
    <w:p w:rsidR="00C8306F" w:rsidRPr="004B0E15" w:rsidRDefault="00C8306F" w:rsidP="004A4C38">
      <w:pPr>
        <w:pStyle w:val="Geenafstand"/>
        <w:ind w:left="720"/>
        <w:rPr>
          <w:rFonts w:ascii="Arial" w:hAnsi="Arial" w:cs="Arial"/>
          <w:szCs w:val="24"/>
        </w:rPr>
      </w:pPr>
    </w:p>
    <w:p w:rsidR="004A4C38" w:rsidRPr="004B0E15" w:rsidRDefault="004A4C38" w:rsidP="00B01B3F">
      <w:pPr>
        <w:pStyle w:val="Geenafstand"/>
        <w:ind w:left="720"/>
        <w:rPr>
          <w:rFonts w:ascii="Arial" w:hAnsi="Arial" w:cs="Arial"/>
          <w:szCs w:val="24"/>
        </w:rPr>
      </w:pPr>
    </w:p>
    <w:sectPr w:rsidR="004A4C38" w:rsidRPr="004B0E15" w:rsidSect="00756ABF">
      <w:headerReference w:type="default" r:id="rId18"/>
      <w:pgSz w:w="11906" w:h="16838"/>
      <w:pgMar w:top="1417" w:right="566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0E15" w:rsidRDefault="004B0E15" w:rsidP="004B0E15">
      <w:pPr>
        <w:spacing w:after="0" w:line="240" w:lineRule="auto"/>
      </w:pPr>
      <w:r>
        <w:separator/>
      </w:r>
    </w:p>
  </w:endnote>
  <w:endnote w:type="continuationSeparator" w:id="0">
    <w:p w:rsidR="004B0E15" w:rsidRDefault="004B0E15" w:rsidP="004B0E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0E15" w:rsidRDefault="004B0E15" w:rsidP="004B0E15">
      <w:pPr>
        <w:spacing w:after="0" w:line="240" w:lineRule="auto"/>
      </w:pPr>
      <w:r>
        <w:separator/>
      </w:r>
    </w:p>
  </w:footnote>
  <w:footnote w:type="continuationSeparator" w:id="0">
    <w:p w:rsidR="004B0E15" w:rsidRDefault="004B0E15" w:rsidP="004B0E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E15" w:rsidRDefault="004B0E15">
    <w:pPr>
      <w:pStyle w:val="Koptekst"/>
    </w:pPr>
    <w:r>
      <w:t>Module 1 fictie deel 2</w:t>
    </w:r>
    <w:r>
      <w:tab/>
    </w:r>
    <w:r>
      <w:tab/>
      <w:t>T3 2015-2016</w:t>
    </w:r>
  </w:p>
  <w:p w:rsidR="004B0E15" w:rsidRDefault="004B0E15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40EB3"/>
    <w:multiLevelType w:val="hybridMultilevel"/>
    <w:tmpl w:val="3706282A"/>
    <w:lvl w:ilvl="0" w:tplc="5EAC74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42678E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DAB4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2A0A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30AE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26430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B6082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940FD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D9C07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103E5657"/>
    <w:multiLevelType w:val="hybridMultilevel"/>
    <w:tmpl w:val="348AD87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BE338D"/>
    <w:multiLevelType w:val="hybridMultilevel"/>
    <w:tmpl w:val="EE6A0168"/>
    <w:lvl w:ilvl="0" w:tplc="52E6A8F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18D4A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9AC5486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035E93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D0562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59498A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14ABA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58CBF3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014AF4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B1029E"/>
    <w:multiLevelType w:val="hybridMultilevel"/>
    <w:tmpl w:val="0D4ED9AC"/>
    <w:lvl w:ilvl="0" w:tplc="452E7B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29456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9AD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1852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CC2F7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2C66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F7E05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3AB7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ECA97D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C9A0252"/>
    <w:multiLevelType w:val="hybridMultilevel"/>
    <w:tmpl w:val="29EC92D8"/>
    <w:lvl w:ilvl="0" w:tplc="172676C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A307BA"/>
    <w:multiLevelType w:val="hybridMultilevel"/>
    <w:tmpl w:val="21A0396E"/>
    <w:lvl w:ilvl="0" w:tplc="2C9482A2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670F7A"/>
    <w:multiLevelType w:val="hybridMultilevel"/>
    <w:tmpl w:val="D9D2F7A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0F1307"/>
    <w:multiLevelType w:val="hybridMultilevel"/>
    <w:tmpl w:val="2C9846F2"/>
    <w:lvl w:ilvl="0" w:tplc="0AD6FA5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EEA1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52A32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2A0CD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52A0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9A611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7405F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FB8ED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6D866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33841130"/>
    <w:multiLevelType w:val="hybridMultilevel"/>
    <w:tmpl w:val="C9102082"/>
    <w:lvl w:ilvl="0" w:tplc="7EF2973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4ED35D8"/>
    <w:multiLevelType w:val="hybridMultilevel"/>
    <w:tmpl w:val="CC0EECB0"/>
    <w:lvl w:ilvl="0" w:tplc="AD3C69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6B0D19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556DED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47CAFF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CAC7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82EA95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044030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9DA576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D7A7ED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5F37B48"/>
    <w:multiLevelType w:val="hybridMultilevel"/>
    <w:tmpl w:val="B5D8CF72"/>
    <w:lvl w:ilvl="0" w:tplc="F5A45CE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A94B3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2D4D4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B1C9C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16E3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68BC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067E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C6AD7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646C4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36FF1736"/>
    <w:multiLevelType w:val="hybridMultilevel"/>
    <w:tmpl w:val="6EA6755A"/>
    <w:lvl w:ilvl="0" w:tplc="892CFE4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5060F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AD4AD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172AF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BE488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C8EDE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2A03F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8EC84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8BC2C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398F64BE"/>
    <w:multiLevelType w:val="hybridMultilevel"/>
    <w:tmpl w:val="1CD2115C"/>
    <w:lvl w:ilvl="0" w:tplc="461637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CD433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D201E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29AF0C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01C0D6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ED0183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3823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AA6669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E64E14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FE508B4"/>
    <w:multiLevelType w:val="hybridMultilevel"/>
    <w:tmpl w:val="45AC3382"/>
    <w:lvl w:ilvl="0" w:tplc="6492D57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A82AE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CA09D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49AFC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3783AA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CC01E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BE015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3F6EA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AF869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45243264"/>
    <w:multiLevelType w:val="hybridMultilevel"/>
    <w:tmpl w:val="A84AB834"/>
    <w:lvl w:ilvl="0" w:tplc="35009F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F9E3B2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9CCA45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028102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E9AE35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052AC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E3E0AC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0A4ACB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F9AF50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A236064"/>
    <w:multiLevelType w:val="hybridMultilevel"/>
    <w:tmpl w:val="1F22BC7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AE73602"/>
    <w:multiLevelType w:val="hybridMultilevel"/>
    <w:tmpl w:val="47B68DCA"/>
    <w:lvl w:ilvl="0" w:tplc="2682C2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5C83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2A8CA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CFC71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62AC0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51AAE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63427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4E45C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CD816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54545BBD"/>
    <w:multiLevelType w:val="hybridMultilevel"/>
    <w:tmpl w:val="8F9AA67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D57878"/>
    <w:multiLevelType w:val="hybridMultilevel"/>
    <w:tmpl w:val="B22A8132"/>
    <w:lvl w:ilvl="0" w:tplc="C86C88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FA0FFC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4A00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CA01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8BC439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8D6C7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64C7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8F82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0B42E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61DE4CAC"/>
    <w:multiLevelType w:val="hybridMultilevel"/>
    <w:tmpl w:val="5904885C"/>
    <w:lvl w:ilvl="0" w:tplc="994EE7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F4457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707B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1DE5B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C409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F8AF39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D2088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3EC5A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152BFE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620E11C4"/>
    <w:multiLevelType w:val="hybridMultilevel"/>
    <w:tmpl w:val="6B60D29C"/>
    <w:lvl w:ilvl="0" w:tplc="557A9F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96E0A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5B6F8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E079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F8E2F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3B68C0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0EB2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8408C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1B6EB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66D125B1"/>
    <w:multiLevelType w:val="hybridMultilevel"/>
    <w:tmpl w:val="ABBA6D44"/>
    <w:lvl w:ilvl="0" w:tplc="0413000F">
      <w:start w:val="1"/>
      <w:numFmt w:val="decimal"/>
      <w:lvlText w:val="%1."/>
      <w:lvlJc w:val="left"/>
      <w:pPr>
        <w:ind w:left="1440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7E33726"/>
    <w:multiLevelType w:val="hybridMultilevel"/>
    <w:tmpl w:val="C578008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85309D9"/>
    <w:multiLevelType w:val="hybridMultilevel"/>
    <w:tmpl w:val="8AC0929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ED921B9"/>
    <w:multiLevelType w:val="hybridMultilevel"/>
    <w:tmpl w:val="BB124DAA"/>
    <w:lvl w:ilvl="0" w:tplc="DB12C4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82EF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5CAB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BF083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8D2B3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A9CE2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B78A2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C0A2F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384DF7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4"/>
  </w:num>
  <w:num w:numId="2">
    <w:abstractNumId w:val="6"/>
  </w:num>
  <w:num w:numId="3">
    <w:abstractNumId w:val="10"/>
  </w:num>
  <w:num w:numId="4">
    <w:abstractNumId w:val="22"/>
  </w:num>
  <w:num w:numId="5">
    <w:abstractNumId w:val="1"/>
  </w:num>
  <w:num w:numId="6">
    <w:abstractNumId w:val="7"/>
  </w:num>
  <w:num w:numId="7">
    <w:abstractNumId w:val="9"/>
  </w:num>
  <w:num w:numId="8">
    <w:abstractNumId w:val="21"/>
  </w:num>
  <w:num w:numId="9">
    <w:abstractNumId w:val="2"/>
  </w:num>
  <w:num w:numId="10">
    <w:abstractNumId w:val="12"/>
  </w:num>
  <w:num w:numId="11">
    <w:abstractNumId w:val="13"/>
  </w:num>
  <w:num w:numId="12">
    <w:abstractNumId w:val="18"/>
  </w:num>
  <w:num w:numId="13">
    <w:abstractNumId w:val="19"/>
  </w:num>
  <w:num w:numId="14">
    <w:abstractNumId w:val="20"/>
  </w:num>
  <w:num w:numId="15">
    <w:abstractNumId w:val="0"/>
  </w:num>
  <w:num w:numId="16">
    <w:abstractNumId w:val="3"/>
  </w:num>
  <w:num w:numId="17">
    <w:abstractNumId w:val="11"/>
  </w:num>
  <w:num w:numId="18">
    <w:abstractNumId w:val="24"/>
  </w:num>
  <w:num w:numId="19">
    <w:abstractNumId w:val="16"/>
  </w:num>
  <w:num w:numId="20">
    <w:abstractNumId w:val="15"/>
  </w:num>
  <w:num w:numId="21">
    <w:abstractNumId w:val="17"/>
  </w:num>
  <w:num w:numId="22">
    <w:abstractNumId w:val="23"/>
  </w:num>
  <w:num w:numId="23">
    <w:abstractNumId w:val="4"/>
  </w:num>
  <w:num w:numId="24">
    <w:abstractNumId w:val="5"/>
  </w:num>
  <w:num w:numId="2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2316"/>
    <w:rsid w:val="000006A7"/>
    <w:rsid w:val="0002487A"/>
    <w:rsid w:val="00034039"/>
    <w:rsid w:val="00101CD1"/>
    <w:rsid w:val="00121895"/>
    <w:rsid w:val="00183047"/>
    <w:rsid w:val="001B4F9E"/>
    <w:rsid w:val="00236C26"/>
    <w:rsid w:val="002627BF"/>
    <w:rsid w:val="002A4B31"/>
    <w:rsid w:val="002A63B9"/>
    <w:rsid w:val="002C4D83"/>
    <w:rsid w:val="002D170A"/>
    <w:rsid w:val="002D42C0"/>
    <w:rsid w:val="00317B9D"/>
    <w:rsid w:val="00324A9B"/>
    <w:rsid w:val="003C0667"/>
    <w:rsid w:val="003C518D"/>
    <w:rsid w:val="003C6F0A"/>
    <w:rsid w:val="003D7AF4"/>
    <w:rsid w:val="00402B98"/>
    <w:rsid w:val="00474EF1"/>
    <w:rsid w:val="004A4C38"/>
    <w:rsid w:val="004B0E15"/>
    <w:rsid w:val="0054670B"/>
    <w:rsid w:val="005722F2"/>
    <w:rsid w:val="00580608"/>
    <w:rsid w:val="005B5047"/>
    <w:rsid w:val="00606B43"/>
    <w:rsid w:val="00632E73"/>
    <w:rsid w:val="006467AB"/>
    <w:rsid w:val="006620A2"/>
    <w:rsid w:val="00690FB3"/>
    <w:rsid w:val="006C2316"/>
    <w:rsid w:val="006E0B8E"/>
    <w:rsid w:val="006F5B23"/>
    <w:rsid w:val="00711CF5"/>
    <w:rsid w:val="00722367"/>
    <w:rsid w:val="00756ABF"/>
    <w:rsid w:val="0077661F"/>
    <w:rsid w:val="007B4F2D"/>
    <w:rsid w:val="00856658"/>
    <w:rsid w:val="00881F66"/>
    <w:rsid w:val="008B734C"/>
    <w:rsid w:val="00932152"/>
    <w:rsid w:val="00947B36"/>
    <w:rsid w:val="0097456C"/>
    <w:rsid w:val="0098260B"/>
    <w:rsid w:val="009C7150"/>
    <w:rsid w:val="00A563A0"/>
    <w:rsid w:val="00A77FEE"/>
    <w:rsid w:val="00A95A50"/>
    <w:rsid w:val="00B01B3F"/>
    <w:rsid w:val="00B461DB"/>
    <w:rsid w:val="00B73964"/>
    <w:rsid w:val="00C014BB"/>
    <w:rsid w:val="00C30612"/>
    <w:rsid w:val="00C61B6B"/>
    <w:rsid w:val="00C70F52"/>
    <w:rsid w:val="00C8306F"/>
    <w:rsid w:val="00C95F64"/>
    <w:rsid w:val="00CE2C22"/>
    <w:rsid w:val="00D06DA0"/>
    <w:rsid w:val="00D634D9"/>
    <w:rsid w:val="00D8757B"/>
    <w:rsid w:val="00DD076B"/>
    <w:rsid w:val="00E209D6"/>
    <w:rsid w:val="00E57758"/>
    <w:rsid w:val="00E65176"/>
    <w:rsid w:val="00EF1835"/>
    <w:rsid w:val="00F31C2A"/>
    <w:rsid w:val="00F67BDD"/>
    <w:rsid w:val="00FD1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DD076B"/>
    <w:pPr>
      <w:spacing w:after="0" w:line="240" w:lineRule="auto"/>
    </w:pPr>
    <w:rPr>
      <w:rFonts w:ascii="Times New Roman" w:hAnsi="Times New Roman"/>
      <w:sz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6C2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C231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01B3F"/>
    <w:pPr>
      <w:ind w:left="720"/>
      <w:contextualSpacing/>
    </w:pPr>
  </w:style>
  <w:style w:type="table" w:styleId="Tabelraster">
    <w:name w:val="Table Grid"/>
    <w:basedOn w:val="Standaardtabel"/>
    <w:uiPriority w:val="59"/>
    <w:rsid w:val="00A95A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4B0E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B0E15"/>
  </w:style>
  <w:style w:type="paragraph" w:styleId="Voettekst">
    <w:name w:val="footer"/>
    <w:basedOn w:val="Standaard"/>
    <w:link w:val="VoettekstChar"/>
    <w:uiPriority w:val="99"/>
    <w:unhideWhenUsed/>
    <w:rsid w:val="004B0E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B0E1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DD076B"/>
    <w:pPr>
      <w:spacing w:after="0" w:line="240" w:lineRule="auto"/>
    </w:pPr>
    <w:rPr>
      <w:rFonts w:ascii="Times New Roman" w:hAnsi="Times New Roman"/>
      <w:sz w:val="24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6C2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C231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B01B3F"/>
    <w:pPr>
      <w:ind w:left="720"/>
      <w:contextualSpacing/>
    </w:pPr>
  </w:style>
  <w:style w:type="table" w:styleId="Tabelraster">
    <w:name w:val="Table Grid"/>
    <w:basedOn w:val="Standaardtabel"/>
    <w:uiPriority w:val="59"/>
    <w:rsid w:val="00A95A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4B0E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B0E15"/>
  </w:style>
  <w:style w:type="paragraph" w:styleId="Voettekst">
    <w:name w:val="footer"/>
    <w:basedOn w:val="Standaard"/>
    <w:link w:val="VoettekstChar"/>
    <w:uiPriority w:val="99"/>
    <w:unhideWhenUsed/>
    <w:rsid w:val="004B0E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B0E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9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622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14325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53141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4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43328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585792">
          <w:marLeft w:val="20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483091">
          <w:marLeft w:val="2074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0627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4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562590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66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129036">
          <w:marLeft w:val="80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8032">
          <w:marLeft w:val="80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626295">
          <w:marLeft w:val="80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29708">
          <w:marLeft w:val="80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126034">
          <w:marLeft w:val="80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44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375851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498694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115053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23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12744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085438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88174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367093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297921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19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8189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02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798511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738423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9399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83195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475990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376306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64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846985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337815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058464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411184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58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917563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026861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417119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858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53168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84864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5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94734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5533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248289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099188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180807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78333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103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636767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909572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68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420007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622436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843887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46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0317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24600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DFD3C23EB4542408782224A8AC1C94C" ma:contentTypeVersion="0" ma:contentTypeDescription="Een nieuw document maken." ma:contentTypeScope="" ma:versionID="af6ef0cdc4879a3615b3402fd2b9c6df">
  <xsd:schema xmlns:xsd="http://www.w3.org/2001/XMLSchema" xmlns:p="http://schemas.microsoft.com/office/2006/metadata/properties" targetNamespace="http://schemas.microsoft.com/office/2006/metadata/properties" ma:root="true" ma:fieldsID="b118b0825d757084c8d1e1ffd33f200c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 ma:readOnly="tru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Props1.xml><?xml version="1.0" encoding="utf-8"?>
<ds:datastoreItem xmlns:ds="http://schemas.openxmlformats.org/officeDocument/2006/customXml" ds:itemID="{B4FE87D7-4729-4836-89FD-98A3F4FACE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3CC702A4-E846-4F6D-AC66-4C49CDECA63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05FB15A-4BFF-4A33-90B8-58B7361831D3}">
  <ds:schemaRefs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CC6C529A.dotm</Template>
  <TotalTime>25</TotalTime>
  <Pages>6</Pages>
  <Words>680</Words>
  <Characters>3744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vera</dc:creator>
  <cp:lastModifiedBy> </cp:lastModifiedBy>
  <cp:revision>17</cp:revision>
  <dcterms:created xsi:type="dcterms:W3CDTF">2015-07-06T18:30:00Z</dcterms:created>
  <dcterms:modified xsi:type="dcterms:W3CDTF">2015-07-08T11:48:00Z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0x010100FDFD3C23EB4542408782224A8AC1C94C</vt:lpwstr>
  </property>
</Properties>
</file>